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76" w:after="0" w:line="180" w:lineRule="exact"/>
        <w:ind w:right="-20"/>
        <w:jc w:val="righ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LEV000001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76" w:after="0" w:line="180" w:lineRule="exact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br w:type="column"/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American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Celebrations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020" w:h="16860"/>
          <w:pgMar w:top="440" w:bottom="280" w:left="1340" w:right="1340"/>
          <w:cols w:num="2" w:equalWidth="0">
            <w:col w:w="5083" w:space="2528"/>
            <w:col w:w="1729"/>
          </w:cols>
        </w:sectPr>
      </w:pPr>
      <w:rPr/>
    </w:p>
    <w:p>
      <w:pPr>
        <w:spacing w:before="0" w:after="0" w:line="170" w:lineRule="exact"/>
        <w:jc w:val="left"/>
        <w:rPr>
          <w:sz w:val="17"/>
          <w:szCs w:val="17"/>
        </w:rPr>
      </w:pPr>
      <w:rPr/>
      <w:r>
        <w:rPr/>
        <w:pict>
          <v:group style="position:absolute;margin-left:2.341407pt;margin-top:0pt;width:596.025100pt;height:841.475576pt;mso-position-horizontal-relative:page;mso-position-vertical-relative:page;z-index:-624" coordorigin="47,0" coordsize="11921,16830">
            <v:shape style="position:absolute;left:52;top:0;width:11906;height:16819" type="#_x0000_t75">
              <v:imagedata r:id="rId7" o:title=""/>
            </v:shape>
            <v:group style="position:absolute;left:57;top:16282;width:11896;height:537" coordorigin="57,16282" coordsize="11896,537">
              <v:shape style="position:absolute;left:57;top:16282;width:11896;height:537" coordorigin="57,16282" coordsize="11896,537" path="m11952,16282l57,16307,57,16820,1191,16820,11952,16797,11952,16282e" filled="t" fillcolor="#E0DBA8" stroked="f">
                <v:path arrowok="t"/>
                <v:fill/>
              </v:shape>
              <v:shape style="position:absolute;left:6516;top:3294;width:3312;height:3345" type="#_x0000_t75">
                <v:imagedata r:id="rId8" o:title=""/>
              </v:shape>
              <v:shape style="position:absolute;left:52;top:9943;width:3312;height:3312" type="#_x0000_t75">
                <v:imagedata r:id="rId9" o:title=""/>
              </v:shape>
              <v:shape style="position:absolute;left:52;top:3327;width:3312;height:3312" type="#_x0000_t75">
                <v:imagedata r:id="rId10" o:title=""/>
              </v:shape>
              <v:shape style="position:absolute;left:3390;top:27;width:3126;height:3300" type="#_x0000_t75">
                <v:imagedata r:id="rId11" o:title=""/>
              </v:shape>
              <v:shape style="position:absolute;left:3390;top:6626;width:3285;height:3317" type="#_x0000_t75">
                <v:imagedata r:id="rId12" o:title=""/>
              </v:shape>
            </v:group>
            <v:group style="position:absolute;left:6676;top:9943;width:945;height:945" coordorigin="6676,9943" coordsize="945,945">
              <v:shape style="position:absolute;left:6676;top:9943;width:945;height:945" coordorigin="6676,9943" coordsize="945,945" path="m6676,10887l7620,10887,7620,9943,6676,9943,6676,10887e" filled="t" fillcolor="#007B20" stroked="f">
                <v:path arrowok="t"/>
                <v:fill/>
              </v:shape>
            </v:group>
            <v:group style="position:absolute;left:9828;top:1165;width:2129;height:2129" coordorigin="9828,1165" coordsize="2129,2129">
              <v:shape style="position:absolute;left:9828;top:1165;width:2129;height:2129" coordorigin="9828,1165" coordsize="2129,2129" path="m9828,3294l11957,3294,11957,1165,9828,1165,9828,3294e" filled="t" fillcolor="#DC0000" stroked="f">
                <v:path arrowok="t"/>
                <v:fill/>
              </v:shape>
            </v:group>
            <v:group style="position:absolute;left:6552;top:7380;width:3840;height:5840" coordorigin="6552,7380" coordsize="3840,5840">
              <v:shape style="position:absolute;left:6552;top:7380;width:3840;height:5840" coordorigin="6552,7380" coordsize="3840,5840" path="m7758,13200l7150,13200,7189,13220,7705,13220,7758,13200e" filled="t" fillcolor="#DC0000" stroked="f">
                <v:path arrowok="t"/>
                <v:fill/>
              </v:shape>
              <v:shape style="position:absolute;left:6552;top:7380;width:3840;height:5840" coordorigin="6552,7380" coordsize="3840,5840" path="m7862,13180l7038,13180,7074,13200,7810,13200,7862,13180e" filled="t" fillcolor="#DC0000" stroked="f">
                <v:path arrowok="t"/>
                <v:fill/>
              </v:shape>
              <v:shape style="position:absolute;left:6552;top:7380;width:3840;height:5840" coordorigin="6552,7380" coordsize="3840,5840" path="m7569,12640l6559,12640,6556,12660,6553,12680,6552,12720,6553,12740,6560,12800,6577,12860,6593,12900,6602,12900,6612,12920,6624,12940,6636,12960,6650,12980,6664,12980,6680,13000,6696,13020,6714,13040,6743,13060,6773,13080,6803,13080,6835,13100,6866,13120,6899,13140,6933,13140,6967,13160,7002,13180,7914,13180,7967,13160,8019,13160,8486,12980,8672,12880,8709,12860,8745,12820,8781,12800,7868,12800,7849,12780,7795,12780,7778,12760,7749,12760,7735,12740,7704,12740,7688,12720,7672,12720,7656,12700,7639,12700,7622,12680,7605,12660,7587,12660,7569,12640e" filled="t" fillcolor="#DC0000" stroked="f">
                <v:path arrowok="t"/>
                <v:fill/>
              </v:shape>
              <v:shape style="position:absolute;left:6552;top:7380;width:3840;height:5840" coordorigin="6552,7380" coordsize="3840,5840" path="m9772,7380l8579,7380,7621,9440,7679,9440,7735,9460,7844,9460,7896,9480,7948,9480,7998,9500,8048,9500,8096,9520,8143,9520,8188,9540,8233,9540,8276,9560,8319,9580,8360,9580,8400,9600,8439,9620,8476,9620,8513,9640,8548,9660,8582,9680,8616,9680,8682,9720,8745,9760,8806,9820,8836,9840,8865,9860,8893,9880,8921,9920,8948,9940,8974,9980,9000,10000,9026,10040,9050,10080,9074,10100,9098,10140,9142,10220,9183,10300,9219,10380,9250,10460,9277,10540,9289,10600,9300,10640,9309,10680,9318,10740,9325,10780,9331,10820,9336,10880,9340,10920,9343,10980,9345,11040,9345,11080,9344,11160,9341,11240,9336,11300,9329,11380,9319,11440,9307,11520,9294,11580,9278,11640,9260,11720,9240,11780,9217,11840,9193,11900,9167,11960,9138,12020,9107,12060,9075,12120,9040,12180,9003,12220,8963,12280,8922,12320,8880,12380,8793,12460,8706,12540,8661,12560,8616,12600,8571,12620,8525,12660,8479,12680,8242,12780,8194,12780,8145,12800,8781,12800,8853,12760,8888,12720,8958,12680,8993,12640,9062,12600,9129,12520,9163,12500,9196,12460,9229,12440,9262,12400,9293,12360,9325,12340,9386,12260,9445,12180,9502,12100,9558,12020,9611,11940,9662,11860,9686,11800,9711,11760,9734,11720,9758,11660,9780,11620,9801,11580,9821,11520,9840,11480,9858,11420,9875,11380,9890,11320,9904,11260,9918,11220,9930,11160,9941,11100,9950,11060,9959,11000,9966,10940,9973,10880,9978,10840,9982,10780,9985,10720,9986,10660,9987,10600,9985,10520,9981,10420,9973,10340,9962,10260,9948,10180,9931,10100,9911,10020,9888,9960,9862,9880,9832,9800,9800,9740,9764,9680,9725,9600,9684,9540,9639,9480,9591,9420,9540,9380,9485,9320,9428,9260,9368,9220,9327,9180,9284,9160,9240,9120,9195,9100,9147,9060,9098,9040,9048,9020,8996,9000,8942,8960,8887,8940,8771,8900,8649,8860,8586,8860,8454,8820,8386,8800,8316,8800,8245,8780,8579,8080,10392,8080,9772,7380e" filled="t" fillcolor="#DC0000" stroked="f">
                <v:path arrowok="t"/>
                <v:fill/>
              </v:shape>
              <v:shape style="position:absolute;left:6552;top:7380;width:3840;height:5840" coordorigin="6552,7380" coordsize="3840,5840" path="m7286,12440l6687,12440,6672,12460,6656,12480,6641,12480,6627,12500,6593,12560,6569,12620,6563,12640,7550,12640,7531,12620,7512,12600,7492,12580,7431,12540,7401,12520,7372,12500,7343,12480,7314,12460,7286,12440e" filled="t" fillcolor="#DC0000" stroked="f">
                <v:path arrowok="t"/>
                <v:fill/>
              </v:shape>
              <v:shape style="position:absolute;left:6552;top:7380;width:3840;height:5840" coordorigin="6552,7380" coordsize="3840,5840" path="m7204,12400l6737,12400,6720,12420,6703,12440,7259,12440,7231,12420,7204,12400e" filled="t" fillcolor="#DC0000" stroked="f">
                <v:path arrowok="t"/>
                <v:fill/>
              </v:shape>
              <v:shape style="position:absolute;left:6552;top:7380;width:3840;height:5840" coordorigin="6552,7380" coordsize="3840,5840" path="m7151,12380l6772,12380,6754,12400,7178,12400,7151,12380e" filled="t" fillcolor="#DC0000" stroked="f">
                <v:path arrowok="t"/>
                <v:fill/>
              </v:shape>
              <v:shape style="position:absolute;left:6552;top:7380;width:3840;height:5840" coordorigin="6552,7380" coordsize="3840,5840" path="m7075,12360l6828,12360,6809,12380,7100,12380,7075,12360e" filled="t" fillcolor="#DC0000" stroked="f">
                <v:path arrowok="t"/>
                <v:fill/>
              </v:shape>
            </v:group>
            <v:group style="position:absolute;left:4531;top:15001;width:385;height:425" coordorigin="4531,15001" coordsize="385,425">
              <v:shape style="position:absolute;left:4531;top:15001;width:385;height:425" coordorigin="4531,15001" coordsize="385,425" path="m4871,15287l4673,15287,4710,15426,4761,15290,4874,15290,4871,15287e" filled="t" fillcolor="#E7C012" stroked="f">
                <v:path arrowok="t"/>
                <v:fill/>
              </v:shape>
              <v:shape style="position:absolute;left:4531;top:15001;width:385;height:425" coordorigin="4531,15001" coordsize="385,425" path="m4874,15290l4761,15290,4917,15329,4874,15290e" filled="t" fillcolor="#E7C012" stroked="f">
                <v:path arrowok="t"/>
                <v:fill/>
              </v:shape>
              <v:shape style="position:absolute;left:4531;top:15001;width:385;height:425" coordorigin="4531,15001" coordsize="385,425" path="m4531,15123l4639,15225,4531,15320,4673,15287,4871,15287,4790,15213,4862,15160,4676,15160,4531,15123e" filled="t" fillcolor="#E7C012" stroked="f">
                <v:path arrowok="t"/>
                <v:fill/>
              </v:shape>
              <v:shape style="position:absolute;left:4531;top:15001;width:385;height:425" coordorigin="4531,15001" coordsize="385,425" path="m4710,15001l4676,15160,4862,15160,4874,15151,4755,15151,4710,15001e" filled="t" fillcolor="#E7C012" stroked="f">
                <v:path arrowok="t"/>
                <v:fill/>
              </v:shape>
              <v:shape style="position:absolute;left:4531;top:15001;width:385;height:425" coordorigin="4531,15001" coordsize="385,425" path="m4917,15119l4755,15151,4874,15151,4917,15119e" filled="t" fillcolor="#E7C012" stroked="f">
                <v:path arrowok="t"/>
                <v:fill/>
              </v:shape>
            </v:group>
            <v:group style="position:absolute;left:5098;top:15001;width:385;height:425" coordorigin="5098,15001" coordsize="385,425">
              <v:shape style="position:absolute;left:5098;top:15001;width:385;height:425" coordorigin="5098,15001" coordsize="385,425" path="m5438,15287l5240,15287,5277,15426,5328,15290,5441,15290,5438,15287e" filled="t" fillcolor="#E7C012" stroked="f">
                <v:path arrowok="t"/>
                <v:fill/>
              </v:shape>
              <v:shape style="position:absolute;left:5098;top:15001;width:385;height:425" coordorigin="5098,15001" coordsize="385,425" path="m5441,15290l5328,15290,5484,15329,5441,15290e" filled="t" fillcolor="#E7C012" stroked="f">
                <v:path arrowok="t"/>
                <v:fill/>
              </v:shape>
              <v:shape style="position:absolute;left:5098;top:15001;width:385;height:425" coordorigin="5098,15001" coordsize="385,425" path="m5098,15123l5206,15225,5098,15320,5240,15287,5438,15287,5357,15213,5429,15160,5243,15160,5098,15123e" filled="t" fillcolor="#E7C012" stroked="f">
                <v:path arrowok="t"/>
                <v:fill/>
              </v:shape>
              <v:shape style="position:absolute;left:5098;top:15001;width:385;height:425" coordorigin="5098,15001" coordsize="385,425" path="m5277,15001l5243,15160,5429,15160,5441,15151,5322,15151,5277,15001e" filled="t" fillcolor="#E7C012" stroked="f">
                <v:path arrowok="t"/>
                <v:fill/>
              </v:shape>
              <v:shape style="position:absolute;left:5098;top:15001;width:385;height:425" coordorigin="5098,15001" coordsize="385,425" path="m5484,15119l5322,15151,5441,15151,5484,15119e" filled="t" fillcolor="#E7C012" stroked="f">
                <v:path arrowok="t"/>
                <v:fill/>
              </v:shape>
            </v:group>
            <v:group style="position:absolute;left:5665;top:15001;width:385;height:425" coordorigin="5665,15001" coordsize="385,425">
              <v:shape style="position:absolute;left:5665;top:15001;width:385;height:425" coordorigin="5665,15001" coordsize="385,425" path="m6005,15287l5807,15287,5844,15426,5895,15290,6008,15290,6005,15287e" filled="t" fillcolor="#E7C012" stroked="f">
                <v:path arrowok="t"/>
                <v:fill/>
              </v:shape>
              <v:shape style="position:absolute;left:5665;top:15001;width:385;height:425" coordorigin="5665,15001" coordsize="385,425" path="m6008,15290l5895,15290,6051,15329,6008,15290e" filled="t" fillcolor="#E7C012" stroked="f">
                <v:path arrowok="t"/>
                <v:fill/>
              </v:shape>
              <v:shape style="position:absolute;left:5665;top:15001;width:385;height:425" coordorigin="5665,15001" coordsize="385,425" path="m5665,15123l5773,15225,5665,15320,5807,15287,6005,15287,5924,15213,5996,15160,5810,15160,5665,15123e" filled="t" fillcolor="#E7C012" stroked="f">
                <v:path arrowok="t"/>
                <v:fill/>
              </v:shape>
              <v:shape style="position:absolute;left:5665;top:15001;width:385;height:425" coordorigin="5665,15001" coordsize="385,425" path="m5844,15001l5810,15160,5996,15160,6008,15151,5889,15151,5844,15001e" filled="t" fillcolor="#E7C012" stroked="f">
                <v:path arrowok="t"/>
                <v:fill/>
              </v:shape>
              <v:shape style="position:absolute;left:5665;top:15001;width:385;height:425" coordorigin="5665,15001" coordsize="385,425" path="m6051,15119l5889,15151,6008,15151,6051,15119e" filled="t" fillcolor="#E7C012" stroked="f">
                <v:path arrowok="t"/>
                <v:fill/>
              </v:shape>
            </v:group>
            <v:group style="position:absolute;left:6232;top:15001;width:385;height:425" coordorigin="6232,15001" coordsize="385,425">
              <v:shape style="position:absolute;left:6232;top:15001;width:385;height:425" coordorigin="6232,15001" coordsize="385,425" path="m6571,15287l6374,15287,6411,15426,6462,15290,6575,15290,6571,15287e" filled="t" fillcolor="#E7C012" stroked="f">
                <v:path arrowok="t"/>
                <v:fill/>
              </v:shape>
              <v:shape style="position:absolute;left:6232;top:15001;width:385;height:425" coordorigin="6232,15001" coordsize="385,425" path="m6575,15290l6462,15290,6618,15329,6575,15290e" filled="t" fillcolor="#E7C012" stroked="f">
                <v:path arrowok="t"/>
                <v:fill/>
              </v:shape>
              <v:shape style="position:absolute;left:6232;top:15001;width:385;height:425" coordorigin="6232,15001" coordsize="385,425" path="m6232,15123l6340,15225,6232,15320,6374,15287,6571,15287,6491,15213,6562,15160,6377,15160,6232,15123e" filled="t" fillcolor="#E7C012" stroked="f">
                <v:path arrowok="t"/>
                <v:fill/>
              </v:shape>
              <v:shape style="position:absolute;left:6232;top:15001;width:385;height:425" coordorigin="6232,15001" coordsize="385,425" path="m6411,15001l6377,15160,6562,15160,6575,15151,6456,15151,6411,15001e" filled="t" fillcolor="#E7C012" stroked="f">
                <v:path arrowok="t"/>
                <v:fill/>
              </v:shape>
              <v:shape style="position:absolute;left:6232;top:15001;width:385;height:425" coordorigin="6232,15001" coordsize="385,425" path="m6618,15119l6456,15151,6575,15151,6618,15119e" filled="t" fillcolor="#E7C012" stroked="f">
                <v:path arrowok="t"/>
                <v:fill/>
              </v:shape>
            </v:group>
            <v:group style="position:absolute;left:6799;top:15001;width:385;height:425" coordorigin="6799,15001" coordsize="385,425">
              <v:shape style="position:absolute;left:6799;top:15001;width:385;height:425" coordorigin="6799,15001" coordsize="385,425" path="m7138,15287l6941,15287,6978,15426,7029,15290,7141,15290,7138,15287e" filled="t" fillcolor="#E7C012" stroked="f">
                <v:path arrowok="t"/>
                <v:fill/>
              </v:shape>
              <v:shape style="position:absolute;left:6799;top:15001;width:385;height:425" coordorigin="6799,15001" coordsize="385,425" path="m7141,15290l7029,15290,7185,15329,7141,15290e" filled="t" fillcolor="#E7C012" stroked="f">
                <v:path arrowok="t"/>
                <v:fill/>
              </v:shape>
              <v:shape style="position:absolute;left:6799;top:15001;width:385;height:425" coordorigin="6799,15001" coordsize="385,425" path="m6799,15123l6907,15225,6799,15320,6941,15287,7138,15287,7058,15213,7129,15160,6944,15160,6799,15123e" filled="t" fillcolor="#E7C012" stroked="f">
                <v:path arrowok="t"/>
                <v:fill/>
              </v:shape>
              <v:shape style="position:absolute;left:6799;top:15001;width:385;height:425" coordorigin="6799,15001" coordsize="385,425" path="m6978,15001l6944,15160,7129,15160,7142,15151,7023,15151,6978,15001e" filled="t" fillcolor="#E7C012" stroked="f">
                <v:path arrowok="t"/>
                <v:fill/>
              </v:shape>
              <v:shape style="position:absolute;left:6799;top:15001;width:385;height:425" coordorigin="6799,15001" coordsize="385,425" path="m7185,15119l7023,15151,7142,15151,7185,15119e" filled="t" fillcolor="#E7C012" stroked="f">
                <v:path arrowok="t"/>
                <v:fill/>
              </v:shape>
            </v:group>
            <w10:wrap type="none"/>
          </v:group>
        </w:pict>
      </w:r>
      <w:r>
        <w:rPr/>
        <w:pict>
          <w10:wrap type="none"/>
          <v:shape style="position:absolute;margin-left:504.925787pt;margin-top:511.304987pt;width:17.570575pt;height:44.174835pt;mso-position-horizontal-relative:page;mso-position-vertical-relative:page;z-index:-623;rotation:266" type="#_x0000_t136" fillcolor="#25408F" stroked="f">
            <o:extrusion v:ext="view" autorotationcenter="t"/>
            <v:textpath style="font-family:&amp;quot;Times New Roman&amp;quot;;font-size:44pt;v-text-kern:t;mso-text-shadow:auto" string="s"/>
          </v:shape>
        </w:pict>
      </w:r>
      <w:r>
        <w:rPr/>
        <w:pict>
          <w10:wrap type="none"/>
          <v:shape style="position:absolute;margin-left:503.341858pt;margin-top:530.558807pt;width:22.304473pt;height:44.151458pt;mso-position-horizontal-relative:page;mso-position-vertical-relative:page;z-index:-622;rotation:267" type="#_x0000_t136" fillcolor="#25408F" stroked="f">
            <o:extrusion v:ext="view" autorotationcenter="t"/>
            <v:textpath style="font-family:&amp;quot;Times New Roman&amp;quot;;font-size:44pt;v-text-kern:t;mso-text-shadow:auto" string="n"/>
          </v:shape>
        </w:pict>
      </w:r>
      <w:r>
        <w:rPr/>
        <w:pict>
          <w10:wrap type="none"/>
          <v:shape style="position:absolute;margin-left:502.180987pt;margin-top:549.429089pt;width:22.157834pt;height:44.078707pt;mso-position-horizontal-relative:page;mso-position-vertical-relative:page;z-index:-621;rotation:280" type="#_x0000_t136" fillcolor="#25408F" stroked="f">
            <o:extrusion v:ext="view" autorotationcenter="t"/>
            <v:textpath style="font-family:&amp;quot;Times New Roman&amp;quot;;font-size:44pt;v-text-kern:t;mso-text-shadow:auto" string="o"/>
          </v:shape>
        </w:pict>
      </w:r>
      <w:r>
        <w:rPr/>
        <w:pict>
          <w10:wrap type="none"/>
          <v:shape style="position:absolute;margin-left:503.398356pt;margin-top:564.212087pt;width:12.354227pt;height:44.033814pt;mso-position-horizontal-relative:page;mso-position-vertical-relative:page;z-index:-620;rotation:288" type="#_x0000_t136" fillcolor="#25408F" stroked="f">
            <o:extrusion v:ext="view" autorotationcenter="t"/>
            <v:textpath style="font-family:&amp;quot;Times New Roman&amp;quot;;font-size:44pt;v-text-kern:t;mso-text-shadow:auto" string="i"/>
          </v:shape>
        </w:pict>
      </w:r>
      <w:r>
        <w:rPr/>
        <w:pict>
          <w10:wrap type="none"/>
          <v:shape style="position:absolute;margin-left:499.45545pt;margin-top:574.600336pt;width:12.524178pt;height:44.080342pt;mso-position-horizontal-relative:page;mso-position-vertical-relative:page;z-index:-619;rotation:293" type="#_x0000_t136" fillcolor="#25408F" stroked="f">
            <o:extrusion v:ext="view" autorotationcenter="t"/>
            <v:textpath style="font-family:&amp;quot;Times New Roman&amp;quot;;font-size:44pt;v-text-kern:t;mso-text-shadow:auto" string="t"/>
          </v:shape>
        </w:pict>
      </w:r>
      <w:r>
        <w:rPr/>
        <w:pict>
          <w10:wrap type="none"/>
          <v:shape style="position:absolute;margin-left:489.398377pt;margin-top:587.657592pt;width:20.125661pt;height:44.258596pt;mso-position-horizontal-relative:page;mso-position-vertical-relative:page;z-index:-618;rotation:299" type="#_x0000_t136" fillcolor="#25408F" stroked="f">
            <o:extrusion v:ext="view" autorotationcenter="t"/>
            <v:textpath style="font-family:&amp;quot;Times New Roman&amp;quot;;font-size:44pt;v-text-kern:t;mso-text-shadow:auto" string="a"/>
          </v:shape>
        </w:pict>
      </w:r>
      <w:r>
        <w:rPr/>
        <w:pict>
          <w10:wrap type="none"/>
          <v:shape style="position:absolute;margin-left:146.845306pt;margin-top:464.649841pt;width:171.16743pt;height:53.108105pt;mso-position-horizontal-relative:page;mso-position-vertical-relative:page;z-index:-615;rotation:315" type="#_x0000_t136" fillcolor="#000000" stroked="f">
            <o:extrusion v:ext="view" autorotationcenter="t"/>
            <v:textpath style="font-family:&amp;quot;Arial&amp;quot;;font-size:53pt;v-text-kern:t;mso-text-shadow:auto" string="Festive"/>
          </v:shape>
        </w:pict>
      </w:r>
      <w:r>
        <w:rPr/>
        <w:pict>
          <w10:wrap type="none"/>
          <v:shape style="position:absolute;margin-left:277.012085pt;margin-top:330.021973pt;width:180.089592pt;height:53.108105pt;mso-position-horizontal-relative:page;mso-position-vertical-relative:page;z-index:-614;rotation:315" type="#_x0000_t136" fillcolor="#000000" stroked="f">
            <o:extrusion v:ext="view" autorotationcenter="t"/>
            <v:textpath style="font-family:&amp;quot;Arial&amp;quot;;font-size:53pt;v-text-kern:t;mso-text-shadow:auto" string="Season"/>
          </v:shape>
        </w:pict>
      </w:r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271" w:lineRule="exact"/>
        <w:ind w:left="1514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w10:wrap type="none"/>
          <v:shape style="position:absolute;margin-left:483.761234pt;margin-top:-122.983242pt;width:15.158669pt;height:44.166122pt;mso-position-horizontal-relative:page;mso-position-vertical-relative:paragraph;z-index:-617;rotation:304" type="#_x0000_t136" fillcolor="#25408F" stroked="f">
            <o:extrusion v:ext="view" autorotationcenter="t"/>
            <v:textpath style="font-family:&amp;quot;Times New Roman&amp;quot;;font-size:44pt;v-text-kern:t;mso-text-shadow:auto" string="r"/>
          </v:shape>
        </w:pict>
      </w:r>
      <w:r>
        <w:rPr/>
        <w:pict>
          <w10:wrap type="none"/>
          <v:shape style="position:absolute;margin-left:470.133028pt;margin-top:-109.573786pt;width:22.641667pt;height:44.317331pt;mso-position-horizontal-relative:page;mso-position-vertical-relative:paragraph;z-index:-616;rotation:311" type="#_x0000_t136" fillcolor="#25408F" stroked="f">
            <o:extrusion v:ext="view" autorotationcenter="t"/>
            <v:textpath style="font-family:&amp;quot;Times New Roman&amp;quot;;font-size:44pt;v-text-kern:t;mso-text-shadow:auto" string="b"/>
          </v:shape>
        </w:pict>
      </w:r>
      <w:r>
        <w:rPr/>
        <w:pict>
          <w10:wrap type="none"/>
          <v:shape style="position:absolute;margin-left:457.816498pt;margin-top:-96.436371pt;width:20.130549pt;height:44.260709pt;mso-position-horizontal-relative:page;mso-position-vertical-relative:paragraph;z-index:-613;rotation:319" type="#_x0000_t136" fillcolor="#25408F" stroked="f">
            <o:extrusion v:ext="view" autorotationcenter="t"/>
            <v:textpath style="font-family:&amp;quot;Times New Roman&amp;quot;;font-size:44pt;v-text-kern:t;mso-text-shadow:auto" string="e"/>
          </v:shape>
        </w:pict>
      </w:r>
      <w:r>
        <w:rPr/>
        <w:pict>
          <w10:wrap type="none"/>
          <v:shape style="position:absolute;margin-left:449.968994pt;margin-top:-87.097061pt;width:12.958739pt;height:44.196451pt;mso-position-horizontal-relative:page;mso-position-vertical-relative:paragraph;z-index:-612;rotation:324" type="#_x0000_t136" fillcolor="#25408F" stroked="f">
            <o:extrusion v:ext="view" autorotationcenter="t"/>
            <v:textpath style="font-family:&amp;quot;Times New Roman&amp;quot;;font-size:44pt;v-text-kern:t;mso-text-shadow:auto" string="l"/>
          </v:shape>
        </w:pict>
      </w:r>
      <w:r>
        <w:rPr/>
        <w:pict>
          <w10:wrap type="none"/>
          <v:shape style="position:absolute;margin-left:434.274292pt;margin-top:-79.120041pt;width:20.281858pt;height:44.326076pt;mso-position-horizontal-relative:page;mso-position-vertical-relative:paragraph;z-index:-611;rotation:330" type="#_x0000_t136" fillcolor="#25408F" stroked="f">
            <o:extrusion v:ext="view" autorotationcenter="t"/>
            <v:textpath style="font-family:&amp;quot;Times New Roman&amp;quot;;font-size:44pt;v-text-kern:t;mso-text-shadow:auto" string="e"/>
          </v:shape>
        </w:pict>
      </w:r>
      <w:r>
        <w:rPr/>
        <w:pict>
          <w10:wrap type="none"/>
          <v:shape style="position:absolute;margin-left:410.141632pt;margin-top:-70.034126pt;width:29.622919pt;height:44.182874pt;mso-position-horizontal-relative:page;mso-position-vertical-relative:paragraph;z-index:-610;rotation:342" type="#_x0000_t136" fillcolor="#25408F" stroked="f">
            <o:extrusion v:ext="view" autorotationcenter="t"/>
            <v:textpath style="font-family:&amp;quot;Times New Roman&amp;quot;;font-size:44pt;v-text-kern:t;mso-text-shadow:auto" string="C"/>
          </v:shape>
        </w:pic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THE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MOST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-4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CELEBR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-27"/>
          <w:w w:val="100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TED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-22"/>
          <w:w w:val="100"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YS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IN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-13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231F20"/>
          <w:spacing w:val="0"/>
          <w:w w:val="100"/>
          <w:position w:val="-1"/>
        </w:rPr>
        <w:t>AMERICA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4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9" w:after="0" w:line="240" w:lineRule="auto"/>
        <w:ind w:left="100" w:right="-20"/>
        <w:jc w:val="left"/>
        <w:tabs>
          <w:tab w:pos="744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</w:rPr>
        <w:t>1</w:t>
        <w:tab/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Compiled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by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Catherine</w:t>
      </w:r>
    </w:p>
    <w:p>
      <w:pPr>
        <w:jc w:val="left"/>
        <w:spacing w:after="0"/>
        <w:sectPr>
          <w:type w:val="continuous"/>
          <w:pgSz w:w="12020" w:h="16860"/>
          <w:pgMar w:top="440" w:bottom="280" w:left="1340" w:right="1340"/>
        </w:sectPr>
      </w:pPr>
      <w:rPr/>
    </w:p>
    <w:p>
      <w:pPr>
        <w:spacing w:before="0" w:after="0" w:line="1389" w:lineRule="exact"/>
        <w:ind w:left="5573" w:right="-141"/>
        <w:jc w:val="left"/>
        <w:rPr>
          <w:rFonts w:ascii="Times New Roman" w:hAnsi="Times New Roman" w:cs="Times New Roman" w:eastAsia="Times New Roman"/>
          <w:sz w:val="136"/>
          <w:szCs w:val="136"/>
        </w:rPr>
      </w:pPr>
      <w:rPr/>
      <w:r>
        <w:rPr/>
        <w:pict>
          <v:group style="position:absolute;margin-left:0pt;margin-top:282.855011pt;width:595.276001pt;height:559.035pt;mso-position-horizontal-relative:page;mso-position-vertical-relative:page;z-index:-609" coordorigin="0,5657" coordsize="11906,11181">
            <v:group style="position:absolute;left:10;top:16313;width:11896;height:515" coordorigin="10,16313" coordsize="11896,515">
              <v:shape style="position:absolute;left:10;top:16313;width:11896;height:515" coordorigin="10,16313" coordsize="11896,515" path="m10,16828l11906,16828,11906,16313,10,16313,10,16828e" filled="t" fillcolor="#E0DBA8" stroked="f">
                <v:path arrowok="t"/>
                <v:fill/>
              </v:shape>
              <v:shape style="position:absolute;left:720;top:5657;width:4873;height:10656" type="#_x0000_t75">
                <v:imagedata r:id="rId14" o:title=""/>
              </v:shape>
              <v:shape style="position:absolute;left:6313;top:7920;width:4873;height:8393" type="#_x0000_t75">
                <v:imagedata r:id="rId15" o:title=""/>
              </v:shape>
            </v:group>
            <w10:wrap type="none"/>
          </v:group>
        </w:pict>
      </w:r>
      <w:r>
        <w:rPr/>
        <w:pict>
          <v:group style="position:absolute;margin-left:40.310001pt;margin-top:0pt;width:146.174pt;height:180.270015pt;mso-position-horizontal-relative:page;mso-position-vertical-relative:page;z-index:-608" coordorigin="806,0" coordsize="2923,3605">
            <v:group style="position:absolute;left:1249;top:0;width:1235;height:1198" coordorigin="1249,0" coordsize="1235,1198">
              <v:shape style="position:absolute;left:1249;top:0;width:1235;height:1198" coordorigin="1249,0" coordsize="1235,1198" path="m1249,1198l2485,1198,2485,0,1249,0,1249,1198e" filled="t" fillcolor="#3E462F" stroked="f">
                <v:path arrowok="t"/>
                <v:fill/>
              </v:shape>
            </v:group>
            <v:group style="position:absolute;left:2485;top:1198;width:1235;height:1198" coordorigin="2485,1198" coordsize="1235,1198">
              <v:shape style="position:absolute;left:2485;top:1198;width:1235;height:1198" coordorigin="2485,1198" coordsize="1235,1198" path="m2485,2397l3720,2397,3720,1198,2485,1198,2485,2397e" filled="t" fillcolor="#377739" stroked="f">
                <v:path arrowok="t"/>
                <v:fill/>
              </v:shape>
            </v:group>
            <v:group style="position:absolute;left:1249;top:2397;width:1235;height:1198" coordorigin="1249,2397" coordsize="1235,1198">
              <v:shape style="position:absolute;left:1249;top:2397;width:1235;height:1198" coordorigin="1249,2397" coordsize="1235,1198" path="m1249,3595l2485,3595,2485,2397,1249,2397,1249,3595e" filled="t" fillcolor="#82AB30" stroked="f">
                <v:path arrowok="t"/>
                <v:fill/>
              </v:shape>
            </v:group>
            <v:group style="position:absolute;left:816;top:1198;width:435;height:422" coordorigin="816,1198" coordsize="435,422">
              <v:shape style="position:absolute;left:816;top:1198;width:435;height:422" coordorigin="816,1198" coordsize="435,422" path="m816,1620l1251,1620,1251,1198,816,1198,816,1620e" filled="t" fillcolor="#C30F0E" stroked="f">
                <v:path arrowok="t"/>
                <v:fill/>
              </v:shape>
            </v:group>
            <w10:wrap type="none"/>
          </v:group>
        </w:pict>
      </w:r>
      <w:r>
        <w:rPr/>
        <w:pict>
          <v:group style="position:absolute;margin-left:0pt;margin-top:181.57901pt;width:61.759pt;height:59.923pt;mso-position-horizontal-relative:page;mso-position-vertical-relative:page;z-index:-607" coordorigin="0,3632" coordsize="1235,1198">
            <v:shape style="position:absolute;left:0;top:3632;width:1235;height:1198" coordorigin="0,3632" coordsize="1235,1198" path="m0,4830l1235,4830,1235,3632,0,3632,0,4830e" filled="t" fillcolor="#E8AC6D" stroked="f">
              <v:path arrowok="t"/>
              <v:fill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118"/>
          <w:szCs w:val="118"/>
          <w:color w:val="25408F"/>
          <w:spacing w:val="-2"/>
          <w:w w:val="100"/>
          <w:b/>
          <w:bCs/>
          <w:position w:val="2"/>
        </w:rPr>
        <w:t>Co</w:t>
      </w:r>
      <w:r>
        <w:rPr>
          <w:rFonts w:ascii="Times New Roman" w:hAnsi="Times New Roman" w:cs="Times New Roman" w:eastAsia="Times New Roman"/>
          <w:sz w:val="118"/>
          <w:szCs w:val="118"/>
          <w:color w:val="25408F"/>
          <w:spacing w:val="-3"/>
          <w:w w:val="100"/>
          <w:b/>
          <w:bCs/>
          <w:position w:val="2"/>
        </w:rPr>
        <w:t>n</w:t>
      </w:r>
      <w:r>
        <w:rPr>
          <w:rFonts w:ascii="Times New Roman" w:hAnsi="Times New Roman" w:cs="Times New Roman" w:eastAsia="Times New Roman"/>
          <w:sz w:val="136"/>
          <w:szCs w:val="136"/>
          <w:color w:val="25408F"/>
          <w:spacing w:val="-3"/>
          <w:w w:val="100"/>
          <w:b/>
          <w:bCs/>
          <w:position w:val="2"/>
        </w:rPr>
        <w:t>t</w:t>
      </w:r>
      <w:r>
        <w:rPr>
          <w:rFonts w:ascii="Times New Roman" w:hAnsi="Times New Roman" w:cs="Times New Roman" w:eastAsia="Times New Roman"/>
          <w:sz w:val="136"/>
          <w:szCs w:val="136"/>
          <w:color w:val="25408F"/>
          <w:spacing w:val="-4"/>
          <w:w w:val="100"/>
          <w:b/>
          <w:bCs/>
          <w:position w:val="2"/>
        </w:rPr>
        <w:t>e</w:t>
      </w:r>
      <w:r>
        <w:rPr>
          <w:rFonts w:ascii="Times New Roman" w:hAnsi="Times New Roman" w:cs="Times New Roman" w:eastAsia="Times New Roman"/>
          <w:sz w:val="136"/>
          <w:szCs w:val="136"/>
          <w:color w:val="25408F"/>
          <w:spacing w:val="-3"/>
          <w:w w:val="100"/>
          <w:b/>
          <w:bCs/>
          <w:position w:val="2"/>
        </w:rPr>
        <w:t>nts</w:t>
      </w:r>
      <w:r>
        <w:rPr>
          <w:rFonts w:ascii="Times New Roman" w:hAnsi="Times New Roman" w:cs="Times New Roman" w:eastAsia="Times New Roman"/>
          <w:sz w:val="136"/>
          <w:szCs w:val="136"/>
          <w:color w:val="000000"/>
          <w:spacing w:val="0"/>
          <w:w w:val="100"/>
          <w:position w:val="0"/>
        </w:rPr>
      </w:r>
    </w:p>
    <w:p>
      <w:pPr>
        <w:spacing w:before="7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553" w:right="-20"/>
        <w:jc w:val="left"/>
        <w:tabs>
          <w:tab w:pos="6340" w:val="left"/>
        </w:tabs>
        <w:rPr>
          <w:rFonts w:ascii="Arial" w:hAnsi="Arial" w:cs="Arial" w:eastAsia="Arial"/>
          <w:sz w:val="48"/>
          <w:szCs w:val="48"/>
        </w:rPr>
      </w:pPr>
      <w:rPr/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</w:rPr>
        <w:t>1</w:t>
        <w:tab/>
      </w:r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</w:rPr>
        <w:t>Christmas</w:t>
      </w:r>
      <w:r>
        <w:rPr>
          <w:rFonts w:ascii="Arial" w:hAnsi="Arial" w:cs="Arial" w:eastAsia="Arial"/>
          <w:sz w:val="48"/>
          <w:szCs w:val="48"/>
          <w:color w:val="000000"/>
          <w:spacing w:val="0"/>
          <w:w w:val="100"/>
        </w:rPr>
      </w:r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553" w:right="-20"/>
        <w:jc w:val="left"/>
        <w:tabs>
          <w:tab w:pos="6340" w:val="left"/>
        </w:tabs>
        <w:rPr>
          <w:rFonts w:ascii="Arial" w:hAnsi="Arial" w:cs="Arial" w:eastAsia="Arial"/>
          <w:sz w:val="48"/>
          <w:szCs w:val="48"/>
        </w:rPr>
      </w:pPr>
      <w:rPr/>
      <w:r>
        <w:rPr/>
        <w:pict>
          <v:group style="position:absolute;margin-left:126.351997pt;margin-top:11.76404pt;width:21.731pt;height:21.085pt;mso-position-horizontal-relative:page;mso-position-vertical-relative:paragraph;z-index:-606" coordorigin="2527,235" coordsize="435,422">
            <v:shape style="position:absolute;left:2527;top:235;width:435;height:422" coordorigin="2527,235" coordsize="435,422" path="m2527,657l2962,657,2962,235,2527,235,2527,657e" filled="t" fillcolor="#377739" stroked="f">
              <v:path arrowok="t"/>
              <v:fill/>
            </v:shape>
          </v:group>
          <w10:wrap type="none"/>
        </w:pict>
      </w:r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</w:rPr>
        <w:t>2</w:t>
        <w:tab/>
      </w:r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</w:rPr>
        <w:t>New</w:t>
      </w:r>
      <w:r>
        <w:rPr>
          <w:rFonts w:ascii="Arial" w:hAnsi="Arial" w:cs="Arial" w:eastAsia="Arial"/>
          <w:sz w:val="48"/>
          <w:szCs w:val="48"/>
          <w:color w:val="25408F"/>
          <w:spacing w:val="-9"/>
          <w:w w:val="100"/>
        </w:rPr>
        <w:t> </w:t>
      </w:r>
      <w:r>
        <w:rPr>
          <w:rFonts w:ascii="Arial" w:hAnsi="Arial" w:cs="Arial" w:eastAsia="Arial"/>
          <w:sz w:val="48"/>
          <w:szCs w:val="48"/>
          <w:color w:val="25408F"/>
          <w:spacing w:val="-44"/>
          <w:w w:val="100"/>
        </w:rPr>
        <w:t>Y</w:t>
      </w:r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</w:rPr>
        <w:t>ear</w:t>
      </w:r>
      <w:r>
        <w:rPr>
          <w:rFonts w:ascii="Arial" w:hAnsi="Arial" w:cs="Arial" w:eastAsia="Arial"/>
          <w:sz w:val="48"/>
          <w:szCs w:val="48"/>
          <w:color w:val="000000"/>
          <w:spacing w:val="0"/>
          <w:w w:val="100"/>
        </w:rPr>
      </w:r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541" w:lineRule="exact"/>
        <w:ind w:left="5553" w:right="-20"/>
        <w:jc w:val="left"/>
        <w:tabs>
          <w:tab w:pos="6340" w:val="left"/>
        </w:tabs>
        <w:rPr>
          <w:rFonts w:ascii="Arial" w:hAnsi="Arial" w:cs="Arial" w:eastAsia="Arial"/>
          <w:sz w:val="48"/>
          <w:szCs w:val="48"/>
        </w:rPr>
      </w:pPr>
      <w:rPr/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  <w:position w:val="-2"/>
        </w:rPr>
        <w:t>3</w:t>
        <w:tab/>
      </w:r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  <w:position w:val="-2"/>
        </w:rPr>
        <w:t>Halloween</w:t>
      </w:r>
      <w:r>
        <w:rPr>
          <w:rFonts w:ascii="Arial" w:hAnsi="Arial" w:cs="Arial" w:eastAsia="Arial"/>
          <w:sz w:val="48"/>
          <w:szCs w:val="48"/>
          <w:color w:val="000000"/>
          <w:spacing w:val="0"/>
          <w:w w:val="100"/>
          <w:position w:val="0"/>
        </w:rPr>
      </w:r>
    </w:p>
    <w:p>
      <w:pPr>
        <w:spacing w:before="0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551" w:lineRule="exact"/>
        <w:ind w:left="5553" w:right="-20"/>
        <w:jc w:val="left"/>
        <w:tabs>
          <w:tab w:pos="6340" w:val="left"/>
        </w:tabs>
        <w:rPr>
          <w:rFonts w:ascii="Arial" w:hAnsi="Arial" w:cs="Arial" w:eastAsia="Arial"/>
          <w:sz w:val="48"/>
          <w:szCs w:val="48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3.086601pt;margin-top:3.531245pt;width:36.000002pt;height:72.0pt;mso-position-horizontal-relative:page;mso-position-vertical-relative:paragraph;z-index:-603" type="#_x0000_t202" filled="f" stroked="f">
            <v:textbox inset="0,0,0,0">
              <w:txbxContent>
                <w:p>
                  <w:pPr>
                    <w:spacing w:before="0" w:after="0" w:line="1440" w:lineRule="exact"/>
                    <w:ind w:right="-256"/>
                    <w:jc w:val="left"/>
                    <w:rPr>
                      <w:rFonts w:ascii="Times New Roman" w:hAnsi="Times New Roman" w:cs="Times New Roman" w:eastAsia="Times New Roman"/>
                      <w:sz w:val="144"/>
                      <w:szCs w:val="144"/>
                    </w:rPr>
                  </w:pPr>
                  <w:rPr/>
                  <w:r>
                    <w:rPr>
                      <w:rFonts w:ascii="Times New Roman" w:hAnsi="Times New Roman" w:cs="Times New Roman" w:eastAsia="Times New Roman"/>
                      <w:sz w:val="144"/>
                      <w:szCs w:val="144"/>
                      <w:color w:val="FFFFFF"/>
                      <w:spacing w:val="0"/>
                      <w:w w:val="100"/>
                      <w:b/>
                      <w:bCs/>
                      <w:position w:val="-1"/>
                    </w:rPr>
                    <w:t>4</w:t>
                  </w:r>
                  <w:r>
                    <w:rPr>
                      <w:rFonts w:ascii="Times New Roman" w:hAnsi="Times New Roman" w:cs="Times New Roman" w:eastAsia="Times New Roman"/>
                      <w:sz w:val="144"/>
                      <w:szCs w:val="144"/>
                      <w:color w:val="000000"/>
                      <w:spacing w:val="0"/>
                      <w:w w:val="100"/>
                      <w:position w:val="0"/>
                    </w:rPr>
                  </w:r>
                </w:p>
              </w:txbxContent>
            </v:textbox>
          </v:shape>
        </w:pict>
      </w:r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  <w:position w:val="-1"/>
        </w:rPr>
        <w:t>4</w:t>
        <w:tab/>
      </w:r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  <w:position w:val="-1"/>
        </w:rPr>
        <w:t>Thanksgiving</w:t>
      </w:r>
      <w:r>
        <w:rPr>
          <w:rFonts w:ascii="Arial" w:hAnsi="Arial" w:cs="Arial" w:eastAsia="Arial"/>
          <w:sz w:val="48"/>
          <w:szCs w:val="48"/>
          <w:color w:val="000000"/>
          <w:spacing w:val="0"/>
          <w:w w:val="100"/>
          <w:position w:val="0"/>
        </w:rPr>
      </w:r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143"/>
        <w:jc w:val="right"/>
        <w:tabs>
          <w:tab w:pos="800" w:val="left"/>
        </w:tabs>
        <w:rPr>
          <w:rFonts w:ascii="Arial" w:hAnsi="Arial" w:cs="Arial" w:eastAsia="Arial"/>
          <w:sz w:val="48"/>
          <w:szCs w:val="48"/>
        </w:rPr>
      </w:pPr>
      <w:rPr/>
      <w:r>
        <w:rPr/>
        <w:pict>
          <w10:wrap type="none"/>
          <v:shape style="position:absolute;margin-left:274.617798pt;margin-top:-1.161703pt;width:178.533589pt;height:52.649242pt;mso-position-horizontal-relative:page;mso-position-vertical-relative:paragraph;z-index:-604;rotation:315" type="#_x0000_t136" fillcolor="#000000" stroked="f">
            <o:extrusion v:ext="view" autorotationcenter="t"/>
            <v:textpath style="font-family:&amp;quot;Arial&amp;quot;;font-size:52pt;v-text-kern:t;mso-text-shadow:auto" string="Season"/>
          </v:shape>
        </w:pict>
      </w:r>
      <w:r>
        <w:rPr>
          <w:rFonts w:ascii="Arial" w:hAnsi="Arial" w:cs="Arial" w:eastAsia="Arial"/>
          <w:sz w:val="48"/>
          <w:szCs w:val="48"/>
          <w:color w:val="25408F"/>
        </w:rPr>
        <w:t>5</w:t>
        <w:tab/>
      </w:r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</w:rPr>
        <w:t>Independence</w:t>
      </w:r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</w:rPr>
        <w:t> </w:t>
      </w:r>
      <w:r>
        <w:rPr>
          <w:rFonts w:ascii="Arial" w:hAnsi="Arial" w:cs="Arial" w:eastAsia="Arial"/>
          <w:sz w:val="48"/>
          <w:szCs w:val="48"/>
          <w:color w:val="25408F"/>
          <w:spacing w:val="0"/>
          <w:w w:val="100"/>
        </w:rPr>
        <w:t>Day</w:t>
      </w:r>
      <w:r>
        <w:rPr>
          <w:rFonts w:ascii="Arial" w:hAnsi="Arial" w:cs="Arial" w:eastAsia="Arial"/>
          <w:sz w:val="48"/>
          <w:szCs w:val="48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5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1626" w:lineRule="exact"/>
        <w:ind w:right="242"/>
        <w:jc w:val="right"/>
        <w:rPr>
          <w:rFonts w:ascii="Times New Roman" w:hAnsi="Times New Roman" w:cs="Times New Roman" w:eastAsia="Times New Roman"/>
          <w:sz w:val="144"/>
          <w:szCs w:val="144"/>
        </w:rPr>
      </w:pPr>
      <w:rPr/>
      <w:r>
        <w:rPr/>
        <w:pict>
          <w10:wrap type="none"/>
          <v:shape style="position:absolute;margin-left:145.575684pt;margin-top:72.440292pt;width:169.688516pt;height:52.649242pt;mso-position-horizontal-relative:page;mso-position-vertical-relative:paragraph;z-index:-605;rotation:315" type="#_x0000_t136" fillcolor="#000000" stroked="f">
            <o:extrusion v:ext="view" autorotationcenter="t"/>
            <v:textpath style="font-family:&amp;quot;Arial&amp;quot;;font-size:52pt;v-text-kern:t;mso-text-shadow:auto" string="Festive"/>
          </v:shape>
        </w:pict>
      </w:r>
      <w:r>
        <w:rPr>
          <w:rFonts w:ascii="Times New Roman" w:hAnsi="Times New Roman" w:cs="Times New Roman" w:eastAsia="Times New Roman"/>
          <w:sz w:val="144"/>
          <w:szCs w:val="144"/>
          <w:color w:val="FFFFFF"/>
          <w:spacing w:val="0"/>
          <w:w w:val="100"/>
          <w:b/>
          <w:bCs/>
          <w:position w:val="-4"/>
        </w:rPr>
        <w:t>1</w:t>
      </w:r>
      <w:r>
        <w:rPr>
          <w:rFonts w:ascii="Times New Roman" w:hAnsi="Times New Roman" w:cs="Times New Roman" w:eastAsia="Times New Roman"/>
          <w:sz w:val="144"/>
          <w:szCs w:val="144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3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9" w:after="0" w:line="240" w:lineRule="auto"/>
        <w:ind w:left="680" w:right="-20"/>
        <w:jc w:val="left"/>
        <w:tabs>
          <w:tab w:pos="790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</w:rPr>
        <w:t>2</w:t>
        <w:tab/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Compiled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by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Catherine</w:t>
      </w:r>
    </w:p>
    <w:p>
      <w:pPr>
        <w:jc w:val="left"/>
        <w:spacing w:after="0"/>
        <w:sectPr>
          <w:pgMar w:header="369" w:footer="0" w:top="560" w:bottom="280" w:left="760" w:right="600"/>
          <w:headerReference w:type="default" r:id="rId13"/>
          <w:pgSz w:w="11920" w:h="16840"/>
        </w:sectPr>
      </w:pPr>
      <w:rPr/>
    </w:p>
    <w:p>
      <w:pPr>
        <w:spacing w:before="2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pgNumType w:start="3"/>
          <w:pgMar w:header="391" w:footer="229" w:top="580" w:bottom="420" w:left="0" w:right="0"/>
          <w:headerReference w:type="default" r:id="rId16"/>
          <w:footerReference w:type="default" r:id="rId17"/>
          <w:pgSz w:w="12040" w:h="16860"/>
        </w:sectPr>
      </w:pPr>
      <w:rPr/>
    </w:p>
    <w:p>
      <w:pPr>
        <w:spacing w:before="0" w:after="0" w:line="918" w:lineRule="exact"/>
        <w:ind w:left="496" w:right="998"/>
        <w:jc w:val="both"/>
        <w:rPr>
          <w:rFonts w:ascii="Times New Roman" w:hAnsi="Times New Roman" w:cs="Times New Roman" w:eastAsia="Times New Roman"/>
          <w:sz w:val="84"/>
          <w:szCs w:val="84"/>
        </w:rPr>
      </w:pPr>
      <w:rPr/>
      <w:r>
        <w:rPr/>
        <w:pict>
          <v:shape style="position:absolute;margin-left:.180267pt;margin-top:1.179993pt;width:170.899979pt;height:219.199997pt;mso-position-horizontal-relative:page;mso-position-vertical-relative:page;z-index:-602" type="#_x0000_t75">
            <v:imagedata r:id="rId18" o:title=""/>
          </v:shape>
        </w:pict>
      </w:r>
      <w:r>
        <w:rPr/>
        <w:pict>
          <v:shape style="position:absolute;margin-left:294.230072pt;margin-top:12.129883pt;width:243.549957pt;height:298.649918pt;mso-position-horizontal-relative:page;mso-position-vertical-relative:page;z-index:-601" type="#_x0000_t75">
            <v:imagedata r:id="rId19" o:title=""/>
          </v:shape>
        </w:pic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1"/>
          <w:w w:val="109"/>
          <w:b/>
          <w:bCs/>
          <w:i/>
        </w:rPr>
        <w:t>Ch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0"/>
          <w:w w:val="109"/>
          <w:b/>
          <w:bCs/>
          <w:i/>
        </w:rPr>
        <w:t>r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1"/>
          <w:w w:val="109"/>
          <w:b/>
          <w:bCs/>
          <w:i/>
        </w:rPr>
        <w:t>i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2"/>
          <w:w w:val="109"/>
          <w:b/>
          <w:bCs/>
          <w:i/>
        </w:rPr>
        <w:t>s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2"/>
          <w:w w:val="109"/>
          <w:b/>
          <w:bCs/>
          <w:i/>
        </w:rPr>
        <w:t>t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1"/>
          <w:w w:val="109"/>
          <w:b/>
          <w:bCs/>
          <w:i/>
        </w:rPr>
        <w:t>m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0"/>
          <w:w w:val="109"/>
          <w:b/>
          <w:bCs/>
          <w:i/>
        </w:rPr>
        <w:t>as</w:t>
      </w:r>
      <w:r>
        <w:rPr>
          <w:rFonts w:ascii="Times New Roman" w:hAnsi="Times New Roman" w:cs="Times New Roman" w:eastAsia="Times New Roman"/>
          <w:sz w:val="84"/>
          <w:szCs w:val="84"/>
          <w:color w:val="000000"/>
          <w:spacing w:val="0"/>
          <w:w w:val="100"/>
        </w:rPr>
      </w:r>
    </w:p>
    <w:p>
      <w:pPr>
        <w:spacing w:before="0" w:after="0" w:line="263" w:lineRule="exact"/>
        <w:ind w:left="457" w:right="-52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ory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books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refer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United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States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14"/>
        </w:rPr>
        <w:t>''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14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90" w:after="0" w:line="323" w:lineRule="auto"/>
        <w:ind w:left="441" w:right="-60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/>
        <w:pict>
          <w10:wrap type="none"/>
          <v:shape style="position:absolute;margin-left:146.980377pt;margin-top:117.281868pt;width:171.325995pt;height:53.157303pt;mso-position-horizontal-relative:page;mso-position-vertical-relative:paragraph;z-index:-600;rotation:315" type="#_x0000_t136" fillcolor="#000000" stroked="f">
            <o:extrusion v:ext="view" autorotationcenter="t"/>
            <v:textpath style="font-family:&amp;quot;Arial&amp;quot;;font-size:53pt;v-text-kern:t;mso-text-shadow:auto" string="Festive"/>
          </v:shape>
        </w:pic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melti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pot"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where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all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nations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ons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blend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get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Indeed,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ce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indicate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just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that.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Each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regions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U.S.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ul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arit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From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ancien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held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ig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ou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winter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solstic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ci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monks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uc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ceeded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bri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Indian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Holy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et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Fel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Pue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lo,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held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ique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ma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dances.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Birdcalls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bu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from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loft,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ho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tly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after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pr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delive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mon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9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pa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d.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ncers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blazi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light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lt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sse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masks,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skins,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coral,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shells,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qu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head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real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antle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perform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deer,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turtle,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eagle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buffalo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ances.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2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2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9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9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9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9"/>
        </w:rPr>
        <w:t>'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9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1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most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popular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ri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mas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ong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7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hrist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ma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7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from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hi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ount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origi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4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4"/>
        </w:rPr>
        <w:t>cou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4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4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14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4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4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14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1"/>
          <w:w w:val="114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14"/>
        </w:rPr>
        <w:t>ong"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7"/>
          <w:w w:val="114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pagan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origin.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one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see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know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or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gi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1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Toda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ever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ma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cards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7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8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di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324" w:lineRule="auto"/>
        <w:ind w:right="323" w:firstLine="14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/>
        <w:pict>
          <w10:wrap type="none"/>
          <v:shape style="position:absolute;margin-left:277.267761pt;margin-top:.469283pt;width:180.256423pt;height:53.157303pt;mso-position-horizontal-relative:page;mso-position-vertical-relative:paragraph;z-index:-599;rotation:315" type="#_x0000_t136" fillcolor="#000000" stroked="f">
            <o:extrusion v:ext="view" autorotationcenter="t"/>
            <v:textpath style="font-family:&amp;quot;Arial&amp;quot;;font-size:53pt;v-text-kern:t;mso-text-shadow:auto" string="Season"/>
          </v:shape>
        </w:pic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Hawaii,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ho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8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pi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42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ers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display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’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3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13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3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3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."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9"/>
          <w:w w:val="11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legenda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1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lit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peopl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up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hav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bee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fir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waii.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Palm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trees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ar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dec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ith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lights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ers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hu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9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leis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ro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indoor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tree.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va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a's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popu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hris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13"/>
        </w:rPr>
        <w:t>"Love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13"/>
        </w:rPr>
        <w:t>-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13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13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1"/>
          <w:w w:val="113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13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13"/>
        </w:rPr>
        <w:t>."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These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usical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ic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choir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sings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propriate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while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co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ati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pa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oo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ally,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co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ati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served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sweet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buns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coffee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takes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sing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three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ns.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di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ade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x,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nal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ung,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raise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their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lighted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1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1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1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1"/>
          <w:w w:val="111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enly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1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1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23" w:lineRule="auto"/>
        <w:ind w:left="14" w:right="331" w:firstLine="16"/>
        <w:jc w:val="left"/>
        <w:tabs>
          <w:tab w:pos="2140" w:val="left"/>
        </w:tabs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unique</w:t>
        <w:tab/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treats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7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7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1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turke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po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oes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5"/>
          <w:w w:val="110"/>
        </w:rPr>
        <w:t> </w:t>
      </w:r>
      <w:r>
        <w:rPr>
          <w:rFonts w:ascii="Arial" w:hAnsi="Arial" w:cs="Arial" w:eastAsia="Arial"/>
          <w:sz w:val="21"/>
          <w:szCs w:val="21"/>
          <w:color w:val="2A2626"/>
          <w:spacing w:val="0"/>
          <w:w w:val="100"/>
        </w:rPr>
        <w:t>&amp;</w:t>
      </w:r>
      <w:r>
        <w:rPr>
          <w:rFonts w:ascii="Arial" w:hAnsi="Arial" w:cs="Arial" w:eastAsia="Arial"/>
          <w:sz w:val="21"/>
          <w:szCs w:val="21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gra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pkin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ie,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mas.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040" w:h="16860"/>
          <w:pgMar w:top="440" w:bottom="280" w:left="0" w:right="0"/>
          <w:cols w:num="2" w:equalWidth="0">
            <w:col w:w="5540" w:space="678"/>
            <w:col w:w="5822"/>
          </w:cols>
        </w:sectPr>
      </w:pPr>
      <w:rPr/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pgMar w:header="391" w:footer="229" w:top="580" w:bottom="420" w:left="0" w:right="0"/>
          <w:headerReference w:type="default" r:id="rId20"/>
          <w:pgSz w:w="12040" w:h="16860"/>
        </w:sectPr>
      </w:pPr>
      <w:rPr/>
    </w:p>
    <w:p>
      <w:pPr>
        <w:spacing w:before="0" w:after="0" w:line="897" w:lineRule="exact"/>
        <w:ind w:left="427" w:right="1372"/>
        <w:jc w:val="both"/>
        <w:rPr>
          <w:rFonts w:ascii="Times New Roman" w:hAnsi="Times New Roman" w:cs="Times New Roman" w:eastAsia="Times New Roman"/>
          <w:sz w:val="82"/>
          <w:szCs w:val="82"/>
        </w:rPr>
      </w:pPr>
      <w:rPr/>
      <w:r>
        <w:rPr/>
        <w:pict>
          <v:shape style="position:absolute;margin-left:.180267pt;margin-top:1.189pt;width:170.899733pt;height:218.957pt;mso-position-horizontal-relative:page;mso-position-vertical-relative:page;z-index:-597" type="#_x0000_t75">
            <v:imagedata r:id="rId21" o:title=""/>
          </v:shape>
        </w:pict>
      </w:r>
      <w:r>
        <w:rPr/>
        <w:pict>
          <v:shape style="position:absolute;margin-left:321.634003pt;margin-top:-291.174316pt;width:179.045657pt;height:275.298836pt;mso-position-horizontal-relative:page;mso-position-vertical-relative:paragraph;z-index:-596" type="#_x0000_t75">
            <v:imagedata r:id="rId22" o:title=""/>
          </v:shape>
        </w:pict>
      </w:r>
      <w:r>
        <w:rPr/>
        <w:pict>
          <w10:wrap type="none"/>
          <v:shape style="position:absolute;margin-left:277.267761pt;margin-top:10.828484pt;width:180.256423pt;height:53.157303pt;mso-position-horizontal-relative:page;mso-position-vertical-relative:paragraph;z-index:-594;rotation:315" type="#_x0000_t136" fillcolor="#000000" stroked="f">
            <o:extrusion v:ext="view" autorotationcenter="t"/>
            <v:textpath style="font-family:&amp;quot;Arial&amp;quot;;font-size:53pt;v-text-kern:t;mso-text-shadow:auto" string="Season"/>
          </v:shape>
        </w:pic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0"/>
          <w:w w:val="100"/>
          <w:b/>
          <w:bCs/>
          <w:i/>
        </w:rPr>
        <w:t>N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1"/>
          <w:w w:val="100"/>
          <w:b/>
          <w:bCs/>
          <w:i/>
        </w:rPr>
        <w:t>e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0"/>
          <w:w w:val="100"/>
          <w:b/>
          <w:bCs/>
          <w:i/>
        </w:rPr>
        <w:t>w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176"/>
          <w:w w:val="100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1"/>
          <w:w w:val="106"/>
          <w:b/>
          <w:bCs/>
          <w:i/>
        </w:rPr>
        <w:t>Y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2"/>
          <w:w w:val="106"/>
          <w:b/>
          <w:bCs/>
          <w:i/>
        </w:rPr>
        <w:t>e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1"/>
          <w:w w:val="106"/>
          <w:b/>
          <w:bCs/>
          <w:i/>
        </w:rPr>
        <w:t>ar</w:t>
      </w:r>
      <w:r>
        <w:rPr>
          <w:rFonts w:ascii="Times New Roman" w:hAnsi="Times New Roman" w:cs="Times New Roman" w:eastAsia="Times New Roman"/>
          <w:sz w:val="82"/>
          <w:szCs w:val="82"/>
          <w:color w:val="000000"/>
          <w:spacing w:val="0"/>
          <w:w w:val="100"/>
        </w:rPr>
      </w:r>
    </w:p>
    <w:p>
      <w:pPr>
        <w:spacing w:before="7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324" w:lineRule="auto"/>
        <w:ind w:left="441" w:right="-60" w:firstLine="16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/>
        <w:pict>
          <w10:wrap type="none"/>
          <v:shape style="position:absolute;margin-left:146.980377pt;margin-top:94.901985pt;width:171.325995pt;height:53.157303pt;mso-position-horizontal-relative:page;mso-position-vertical-relative:paragraph;z-index:-595;rotation:315" type="#_x0000_t136" fillcolor="#000000" stroked="f">
            <o:extrusion v:ext="view" autorotationcenter="t"/>
            <v:textpath style="font-family:&amp;quot;Arial&amp;quot;;font-size:53pt;v-text-kern:t;mso-text-shadow:auto" string="Festive"/>
          </v:shape>
        </w:pic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tat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ho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Jan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fir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but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ri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ans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begin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3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1.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New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Year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'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parties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across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United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States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31,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7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met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7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ma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q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balls,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where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ests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cover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heir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faces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Guests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ght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old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 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  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watch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iti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Most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tele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el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show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Square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heart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Cit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lighted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bottom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pole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ui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dings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minute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efore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7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dn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7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ght.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People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cou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down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all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drops.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reaches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bott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9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New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Year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sign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ligh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ed.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People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hu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kiss,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wish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each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other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10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10"/>
        </w:rPr>
        <w:t>Happy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7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New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!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visit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tives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bor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plenty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drink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when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just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drop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wish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lov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1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1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ends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best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ear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ahead.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Tou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nam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7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nt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Ros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pr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Ro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Bowl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ootball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ali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6"/>
        </w:rPr>
        <w:t>one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wid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el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10"/>
        </w:rPr>
        <w:t>tel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9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9"/>
        </w:rPr>
        <w:t>io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9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323" w:lineRule="auto"/>
        <w:ind w:right="319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/>
        <w:pict>
          <v:shape style="position:absolute;margin-left:366.681pt;margin-top:240.019028pt;width:143.998825pt;height:163.099315pt;mso-position-horizontal-relative:page;mso-position-vertical-relative:paragraph;z-index:-598" type="#_x0000_t75">
            <v:imagedata r:id="rId23" o:title=""/>
          </v:shape>
        </w:pic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zool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gi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ug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8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3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Valley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Club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rn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"an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br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ning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ear.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irst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parad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line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-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aw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9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private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ca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thlet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events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even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ng,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where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nn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7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7"/>
        </w:rPr>
        <w:t>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events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26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2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nnoun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later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col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began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com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te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’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These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gr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du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8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parade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floats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grew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onger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fro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ear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ar,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flower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ec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grew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el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7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jc w:val="both"/>
        <w:spacing w:after="0"/>
        <w:sectPr>
          <w:type w:val="continuous"/>
          <w:pgSz w:w="12040" w:h="16860"/>
          <w:pgMar w:top="440" w:bottom="280" w:left="0" w:right="0"/>
          <w:cols w:num="2" w:equalWidth="0">
            <w:col w:w="5548" w:space="686"/>
            <w:col w:w="5806"/>
          </w:cols>
        </w:sectPr>
      </w:pPr>
      <w:rPr/>
    </w:p>
    <w:p>
      <w:pPr>
        <w:spacing w:before="24" w:after="0" w:line="240" w:lineRule="auto"/>
        <w:ind w:left="4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169.068999pt;height:218.16pt;mso-position-horizontal-relative:char;mso-position-vertical-relative:line" type="#_x0000_t75">
            <v:imagedata r:id="rId25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82" w:right="-20"/>
        <w:jc w:val="left"/>
        <w:rPr>
          <w:rFonts w:ascii="Times New Roman" w:hAnsi="Times New Roman" w:cs="Times New Roman" w:eastAsia="Times New Roman"/>
          <w:sz w:val="84"/>
          <w:szCs w:val="84"/>
        </w:rPr>
      </w:pPr>
      <w:rPr/>
      <w:r>
        <w:rPr/>
        <w:pict>
          <w10:wrap type="none"/>
          <v:shape style="position:absolute;margin-left:277.267761pt;margin-top:15.143905pt;width:180.256423pt;height:53.157303pt;mso-position-horizontal-relative:page;mso-position-vertical-relative:paragraph;z-index:-591;rotation:315" type="#_x0000_t136" fillcolor="#000000" stroked="f">
            <o:extrusion v:ext="view" autorotationcenter="t"/>
            <v:textpath style="font-family:&amp;quot;Arial&amp;quot;;font-size:53pt;v-text-kern:t;mso-text-shadow:auto" string="Season"/>
          </v:shape>
        </w:pict>
      </w:r>
      <w:r>
        <w:rPr>
          <w:rFonts w:ascii="Times New Roman" w:hAnsi="Times New Roman" w:cs="Times New Roman" w:eastAsia="Times New Roman"/>
          <w:sz w:val="84"/>
          <w:szCs w:val="84"/>
          <w:color w:val="233F8E"/>
          <w:w w:val="110"/>
          <w:b/>
          <w:bCs/>
          <w:i/>
        </w:rPr>
        <w:t>H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2"/>
          <w:w w:val="110"/>
          <w:b/>
          <w:bCs/>
          <w:i/>
        </w:rPr>
        <w:t>a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-1"/>
          <w:w w:val="110"/>
          <w:b/>
          <w:bCs/>
          <w:i/>
        </w:rPr>
        <w:t>l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1"/>
          <w:w w:val="110"/>
          <w:b/>
          <w:bCs/>
          <w:i/>
        </w:rPr>
        <w:t>l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2"/>
          <w:w w:val="110"/>
          <w:b/>
          <w:bCs/>
          <w:i/>
        </w:rPr>
        <w:t>o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0"/>
          <w:w w:val="110"/>
          <w:b/>
          <w:bCs/>
          <w:i/>
        </w:rPr>
        <w:t>w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1"/>
          <w:w w:val="110"/>
          <w:b/>
          <w:bCs/>
          <w:i/>
        </w:rPr>
        <w:t>e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1"/>
          <w:w w:val="110"/>
          <w:b/>
          <w:bCs/>
          <w:i/>
        </w:rPr>
        <w:t>e</w:t>
      </w:r>
      <w:r>
        <w:rPr>
          <w:rFonts w:ascii="Times New Roman" w:hAnsi="Times New Roman" w:cs="Times New Roman" w:eastAsia="Times New Roman"/>
          <w:sz w:val="84"/>
          <w:szCs w:val="84"/>
          <w:color w:val="233F8E"/>
          <w:spacing w:val="0"/>
          <w:w w:val="110"/>
          <w:b/>
          <w:bCs/>
          <w:i/>
        </w:rPr>
        <w:t>n</w:t>
      </w:r>
      <w:r>
        <w:rPr>
          <w:rFonts w:ascii="Times New Roman" w:hAnsi="Times New Roman" w:cs="Times New Roman" w:eastAsia="Times New Roman"/>
          <w:sz w:val="84"/>
          <w:szCs w:val="84"/>
          <w:color w:val="000000"/>
          <w:spacing w:val="0"/>
          <w:w w:val="100"/>
        </w:rPr>
      </w:r>
    </w:p>
    <w:p>
      <w:pPr>
        <w:spacing w:before="4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427" w:right="-20"/>
        <w:jc w:val="left"/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holid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ber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98" w:after="0" w:line="324" w:lineRule="auto"/>
        <w:ind w:left="411" w:right="-60" w:firstLine="15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/>
        <w:pict>
          <w10:wrap type="none"/>
          <v:shape style="position:absolute;margin-left:146.980377pt;margin-top:72.681015pt;width:171.325995pt;height:53.157303pt;mso-position-horizontal-relative:page;mso-position-vertical-relative:paragraph;z-index:-592;rotation:315" type="#_x0000_t136" fillcolor="#000000" stroked="f">
            <o:extrusion v:ext="view" autorotationcenter="t"/>
            <v:textpath style="font-family:&amp;quot;Arial&amp;quot;;font-size:53pt;v-text-kern:t;mso-text-shadow:auto" string="Festive"/>
          </v:shape>
        </w:pic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31.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oly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7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Saints.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9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9"/>
        </w:rPr>
        <w:t>el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9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9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9"/>
        </w:rPr>
        <w:t>ati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9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ia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gans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x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res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ee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ngs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out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it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ious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nes.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black,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tro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gly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bols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such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j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k-o'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-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tie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include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54505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545052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545052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7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ct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7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5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545052"/>
          <w:spacing w:val="0"/>
          <w:w w:val="136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545052"/>
          <w:spacing w:val="0"/>
          <w:w w:val="13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-or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-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parties,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ghos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tou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j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-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o'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-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lan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ea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sca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torie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horror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1"/>
          <w:w w:val="113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1"/>
          <w:w w:val="113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-2"/>
          <w:w w:val="113"/>
        </w:rPr>
        <w:t>ll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-2"/>
          <w:w w:val="11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2"/>
        </w:rPr>
        <w:t>Hal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2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2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12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2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2"/>
        </w:rPr>
        <w:t>'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12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which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no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7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3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'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1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Day.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anci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days,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Ha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wee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day,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Celts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ould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lac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0"/>
          <w:w w:val="109"/>
        </w:rPr>
        <w:t>kele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0"/>
          <w:w w:val="109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3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their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wi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dow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sill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ent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pki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were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not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only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ea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il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;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fore,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pu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ins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loween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ove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her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15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322" w:lineRule="auto"/>
        <w:ind w:left="411" w:right="-34" w:firstLine="16"/>
        <w:jc w:val="left"/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three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colo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ociate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we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orange,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gh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lac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oon,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ghos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-1"/>
          <w:w w:val="100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1"/>
          <w:w w:val="109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2"/>
          <w:w w:val="109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0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13D3F"/>
          <w:spacing w:val="0"/>
          <w:w w:val="109"/>
        </w:rPr>
        <w:t>e.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/>
        <w:br w:type="column"/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pict>
          <v:shape style="position:absolute;margin-left:292.830078pt;margin-top:-25.582092pt;width:214.049957pt;height:298.799927pt;mso-position-horizontal-relative:page;mso-position-vertical-relative:paragraph;z-index:-593" type="#_x0000_t75">
            <v:imagedata r:id="rId26" o:title=""/>
          </v:shape>
        </w:pic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LEV000005</w:t>
      </w:r>
    </w:p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/>
        <w:br w:type="column"/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0"/>
          <w:w w:val="100"/>
        </w:rPr>
        <w:t>American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Celebrations</w:t>
      </w:r>
    </w:p>
    <w:p>
      <w:pPr>
        <w:jc w:val="left"/>
        <w:spacing w:after="0"/>
        <w:sectPr>
          <w:pgMar w:header="0" w:footer="229" w:top="0" w:bottom="420" w:left="0" w:right="0"/>
          <w:headerReference w:type="default" r:id="rId24"/>
          <w:pgSz w:w="12040" w:h="16860"/>
          <w:cols w:num="3" w:equalWidth="0">
            <w:col w:w="5516" w:space="76"/>
            <w:col w:w="837" w:space="2533"/>
            <w:col w:w="3078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jc w:val="left"/>
        <w:spacing w:after="0"/>
        <w:sectPr>
          <w:pgNumType w:start="6"/>
          <w:pgMar w:header="0" w:footer="507" w:top="0" w:bottom="700" w:left="0" w:right="0"/>
          <w:headerReference w:type="default" r:id="rId27"/>
          <w:footerReference w:type="default" r:id="rId28"/>
          <w:pgSz w:w="12040" w:h="16860"/>
        </w:sectPr>
      </w:pPr>
      <w:rPr/>
    </w:p>
    <w:p>
      <w:pPr>
        <w:spacing w:before="39" w:after="0" w:line="180" w:lineRule="exact"/>
        <w:ind w:right="-20"/>
        <w:jc w:val="right"/>
        <w:rPr>
          <w:rFonts w:ascii="Arial" w:hAnsi="Arial" w:cs="Arial" w:eastAsia="Arial"/>
          <w:sz w:val="16"/>
          <w:szCs w:val="16"/>
        </w:rPr>
      </w:pPr>
      <w:rPr/>
      <w:r>
        <w:rPr/>
        <w:pict>
          <v:shape style="position:absolute;margin-left:.180283pt;margin-top:-23.682262pt;width:169.09996pt;height:217.949966pt;mso-position-horizontal-relative:page;mso-position-vertical-relative:paragraph;z-index:-589" type="#_x0000_t75">
            <v:imagedata r:id="rId29" o:title=""/>
          </v:shape>
        </w:pic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LEV000006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39" w:after="0" w:line="180" w:lineRule="exact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br w:type="column"/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American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Celebrations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040" w:h="16860"/>
          <w:pgMar w:top="440" w:bottom="280" w:left="0" w:right="0"/>
          <w:cols w:num="2" w:equalWidth="0">
            <w:col w:w="6429" w:space="2533"/>
            <w:col w:w="3078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5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897" w:lineRule="exact"/>
        <w:ind w:left="488" w:right="6281"/>
        <w:jc w:val="both"/>
        <w:rPr>
          <w:rFonts w:ascii="Times New Roman" w:hAnsi="Times New Roman" w:cs="Times New Roman" w:eastAsia="Times New Roman"/>
          <w:sz w:val="82"/>
          <w:szCs w:val="82"/>
        </w:rPr>
      </w:pPr>
      <w:rPr/>
      <w:r>
        <w:rPr/>
        <w:pict>
          <v:shape style="position:absolute;margin-left:200.929993pt;margin-top:-277.874481pt;width:351.349pt;height:239.049922pt;mso-position-horizontal-relative:page;mso-position-vertical-relative:paragraph;z-index:-590" type="#_x0000_t75">
            <v:imagedata r:id="rId30" o:title=""/>
          </v:shape>
        </w:pict>
      </w:r>
      <w:r>
        <w:rPr/>
        <w:pict>
          <w10:wrap type="none"/>
          <v:shape style="position:absolute;margin-left:277.267761pt;margin-top:32.128483pt;width:180.256423pt;height:53.157303pt;mso-position-horizontal-relative:page;mso-position-vertical-relative:paragraph;z-index:-587;rotation:315" type="#_x0000_t136" fillcolor="#000000" stroked="f">
            <o:extrusion v:ext="view" autorotationcenter="t"/>
            <v:textpath style="font-family:&amp;quot;Arial&amp;quot;;font-size:53pt;v-text-kern:t;mso-text-shadow:auto" string="Season"/>
          </v:shape>
        </w:pic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0"/>
          <w:w w:val="109"/>
          <w:b/>
          <w:bCs/>
          <w:i/>
        </w:rPr>
        <w:t>T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1"/>
          <w:w w:val="109"/>
          <w:b/>
          <w:bCs/>
          <w:i/>
        </w:rPr>
        <w:t>h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-1"/>
          <w:w w:val="109"/>
          <w:b/>
          <w:bCs/>
          <w:i/>
        </w:rPr>
        <w:t>a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1"/>
          <w:w w:val="109"/>
          <w:b/>
          <w:bCs/>
          <w:i/>
        </w:rPr>
        <w:t>n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-1"/>
          <w:w w:val="109"/>
          <w:b/>
          <w:bCs/>
          <w:i/>
        </w:rPr>
        <w:t>k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1"/>
          <w:w w:val="109"/>
          <w:b/>
          <w:bCs/>
          <w:i/>
        </w:rPr>
        <w:t>s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1"/>
          <w:w w:val="109"/>
          <w:b/>
          <w:bCs/>
          <w:i/>
        </w:rPr>
        <w:t>g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-1"/>
          <w:w w:val="109"/>
          <w:b/>
          <w:bCs/>
          <w:i/>
        </w:rPr>
        <w:t>i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1"/>
          <w:w w:val="109"/>
          <w:b/>
          <w:bCs/>
          <w:i/>
        </w:rPr>
        <w:t>v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0"/>
          <w:w w:val="109"/>
          <w:b/>
          <w:bCs/>
          <w:i/>
        </w:rPr>
        <w:t>i</w:t>
      </w:r>
      <w:r>
        <w:rPr>
          <w:rFonts w:ascii="Times New Roman" w:hAnsi="Times New Roman" w:cs="Times New Roman" w:eastAsia="Times New Roman"/>
          <w:sz w:val="82"/>
          <w:szCs w:val="82"/>
          <w:color w:val="233F8E"/>
          <w:spacing w:val="-1"/>
          <w:w w:val="109"/>
          <w:b/>
          <w:bCs/>
          <w:i/>
        </w:rPr>
        <w:t>ng</w:t>
      </w:r>
      <w:r>
        <w:rPr>
          <w:rFonts w:ascii="Times New Roman" w:hAnsi="Times New Roman" w:cs="Times New Roman" w:eastAsia="Times New Roman"/>
          <w:sz w:val="82"/>
          <w:szCs w:val="82"/>
          <w:color w:val="000000"/>
          <w:spacing w:val="0"/>
          <w:w w:val="100"/>
        </w:rPr>
      </w:r>
    </w:p>
    <w:p>
      <w:pPr>
        <w:spacing w:before="10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24" w:lineRule="auto"/>
        <w:ind w:left="411" w:right="6452" w:firstLine="15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/>
        <w:pict>
          <w10:wrap type="none"/>
          <v:shape style="position:absolute;margin-left:146.980377pt;margin-top:112.061867pt;width:171.325995pt;height:53.157303pt;mso-position-horizontal-relative:page;mso-position-vertical-relative:paragraph;z-index:-588;rotation:315" type="#_x0000_t136" fillcolor="#000000" stroked="f">
            <o:extrusion v:ext="view" autorotationcenter="t"/>
            <v:textpath style="font-family:&amp;quot;Arial&amp;quot;;font-size:53pt;v-text-kern:t;mso-text-shadow:auto" string="Festive"/>
          </v:shape>
        </w:pic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harvest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val.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1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me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give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thanks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also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express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gr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ud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liday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United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ho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1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1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day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1"/>
        </w:rPr>
        <w:t>'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ns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6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traced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harvest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which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have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been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cu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ancien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0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24" w:lineRule="auto"/>
        <w:ind w:left="412" w:right="6453" w:firstLine="14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period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from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1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7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’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often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called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Though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earliest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ank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cel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9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8,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1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565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now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Sa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usti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e,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Florida,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aditio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9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"first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4"/>
          <w:w w:val="100"/>
        </w:rPr>
        <w:t>nks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13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3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"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7"/>
          <w:w w:val="11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urr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1"/>
          <w:w w:val="113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13"/>
        </w:rPr>
        <w:t>ite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ym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on,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1621.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givi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celeb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ur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hu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day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United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ates.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dinner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held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bers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iend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3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22" w:lineRule="auto"/>
        <w:ind w:left="412" w:right="6462" w:firstLine="14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People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0"/>
        </w:rPr>
        <w:t>ce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gat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her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with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4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fr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east.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holiday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0"/>
        </w:rPr>
        <w:t>ha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reli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ous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ones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ed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Native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6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6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6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6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6"/>
        </w:rPr>
        <w:t>ans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8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deli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ngli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sett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ers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8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9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7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8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brutal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int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7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9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9"/>
        </w:rPr>
        <w:t>ly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1"/>
          <w:w w:val="109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9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9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"/>
          <w:w w:val="109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9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jc w:val="both"/>
        <w:spacing w:after="0"/>
        <w:sectPr>
          <w:type w:val="continuous"/>
          <w:pgSz w:w="12040" w:h="16860"/>
          <w:pgMar w:top="440" w:bottom="280" w:left="0" w:right="0"/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jc w:val="left"/>
        <w:spacing w:after="0"/>
        <w:sectPr>
          <w:pgNumType w:start="7"/>
          <w:pgMar w:header="0" w:footer="507" w:top="0" w:bottom="700" w:left="0" w:right="0"/>
          <w:headerReference w:type="default" r:id="rId31"/>
          <w:footerReference w:type="default" r:id="rId32"/>
          <w:pgSz w:w="12040" w:h="16860"/>
        </w:sectPr>
      </w:pPr>
      <w:rPr/>
    </w:p>
    <w:p>
      <w:pPr>
        <w:spacing w:before="39" w:after="0" w:line="180" w:lineRule="exact"/>
        <w:ind w:right="-20"/>
        <w:jc w:val="right"/>
        <w:rPr>
          <w:rFonts w:ascii="Arial" w:hAnsi="Arial" w:cs="Arial" w:eastAsia="Arial"/>
          <w:sz w:val="16"/>
          <w:szCs w:val="16"/>
        </w:rPr>
      </w:pPr>
      <w:rPr/>
      <w:r>
        <w:rPr/>
        <w:pict>
          <v:shape style="position:absolute;margin-left:.180267pt;margin-top:-23.682079pt;width:170.899979pt;height:219.199997pt;mso-position-horizontal-relative:page;mso-position-vertical-relative:paragraph;z-index:-586" type="#_x0000_t75">
            <v:imagedata r:id="rId33" o:title=""/>
          </v:shape>
        </w:pic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LEV000007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39" w:after="0" w:line="180" w:lineRule="exact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/>
        <w:br w:type="column"/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American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Celebrations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040" w:h="16860"/>
          <w:pgMar w:top="440" w:bottom="280" w:left="0" w:right="0"/>
          <w:cols w:num="2" w:equalWidth="0">
            <w:col w:w="6429" w:space="2533"/>
            <w:col w:w="3078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4777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283.299028pt;height:187.2pt;mso-position-horizontal-relative:char;mso-position-vertical-relative:line" type="#_x0000_t75">
            <v:imagedata r:id="rId34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908" w:lineRule="exact"/>
        <w:ind w:left="382" w:right="4400"/>
        <w:jc w:val="both"/>
        <w:rPr>
          <w:rFonts w:ascii="Times New Roman" w:hAnsi="Times New Roman" w:cs="Times New Roman" w:eastAsia="Times New Roman"/>
          <w:sz w:val="83"/>
          <w:szCs w:val="83"/>
        </w:rPr>
      </w:pPr>
      <w:rPr/>
      <w:r>
        <w:rPr/>
        <w:pict>
          <w10:wrap type="none"/>
          <v:shape style="position:absolute;margin-left:277.267761pt;margin-top:2.983008pt;width:180.256423pt;height:53.157303pt;mso-position-horizontal-relative:page;mso-position-vertical-relative:paragraph;z-index:-584;rotation:315" type="#_x0000_t136" fillcolor="#000000" stroked="f">
            <o:extrusion v:ext="view" autorotationcenter="t"/>
            <v:textpath style="font-family:&amp;quot;Arial&amp;quot;;font-size:53pt;v-text-kern:t;mso-text-shadow:auto" string="Season"/>
          </v:shape>
        </w:pic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0"/>
          <w:w w:val="109"/>
          <w:b/>
          <w:bCs/>
          <w:i/>
        </w:rPr>
        <w:t>I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1"/>
          <w:w w:val="109"/>
          <w:b/>
          <w:bCs/>
          <w:i/>
        </w:rPr>
        <w:t>n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0"/>
          <w:w w:val="109"/>
          <w:b/>
          <w:bCs/>
          <w:i/>
        </w:rPr>
        <w:t>d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1"/>
          <w:w w:val="109"/>
          <w:b/>
          <w:bCs/>
          <w:i/>
        </w:rPr>
        <w:t>e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0"/>
          <w:w w:val="109"/>
          <w:b/>
          <w:bCs/>
          <w:i/>
        </w:rPr>
        <w:t>p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1"/>
          <w:w w:val="109"/>
          <w:b/>
          <w:bCs/>
          <w:i/>
        </w:rPr>
        <w:t>e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-1"/>
          <w:w w:val="109"/>
          <w:b/>
          <w:bCs/>
          <w:i/>
        </w:rPr>
        <w:t>n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1"/>
          <w:w w:val="109"/>
          <w:b/>
          <w:bCs/>
          <w:i/>
        </w:rPr>
        <w:t>d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-1"/>
          <w:w w:val="109"/>
          <w:b/>
          <w:bCs/>
          <w:i/>
        </w:rPr>
        <w:t>e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1"/>
          <w:w w:val="109"/>
          <w:b/>
          <w:bCs/>
          <w:i/>
        </w:rPr>
        <w:t>n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-1"/>
          <w:w w:val="109"/>
          <w:b/>
          <w:bCs/>
          <w:i/>
        </w:rPr>
        <w:t>c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0"/>
          <w:w w:val="109"/>
          <w:b/>
          <w:bCs/>
          <w:i/>
        </w:rPr>
        <w:t>e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22"/>
          <w:w w:val="109"/>
          <w:b/>
          <w:bCs/>
          <w:i/>
        </w:rPr>
        <w:t> </w:t>
      </w:r>
      <w:r>
        <w:rPr>
          <w:rFonts w:ascii="Times New Roman" w:hAnsi="Times New Roman" w:cs="Times New Roman" w:eastAsia="Times New Roman"/>
          <w:sz w:val="83"/>
          <w:szCs w:val="83"/>
          <w:color w:val="233F8E"/>
          <w:spacing w:val="1"/>
          <w:w w:val="113"/>
          <w:b/>
          <w:bCs/>
          <w:i/>
        </w:rPr>
        <w:t>Day</w:t>
      </w:r>
      <w:r>
        <w:rPr>
          <w:rFonts w:ascii="Times New Roman" w:hAnsi="Times New Roman" w:cs="Times New Roman" w:eastAsia="Times New Roman"/>
          <w:sz w:val="83"/>
          <w:szCs w:val="83"/>
          <w:color w:val="000000"/>
          <w:spacing w:val="0"/>
          <w:w w:val="100"/>
        </w:rPr>
      </w:r>
    </w:p>
    <w:p>
      <w:pPr>
        <w:spacing w:before="7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322" w:lineRule="auto"/>
        <w:ind w:left="442" w:right="6418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/>
        <w:pict>
          <w10:wrap type="none"/>
          <v:shape style="position:absolute;margin-left:146.980377pt;margin-top:84.521858pt;width:171.325995pt;height:53.157303pt;mso-position-horizontal-relative:page;mso-position-vertical-relative:paragraph;z-index:-585;rotation:315" type="#_x0000_t136" fillcolor="#000000" stroked="f">
            <o:extrusion v:ext="view" autorotationcenter="t"/>
            <v:textpath style="font-family:&amp;quot;Arial&amp;quot;;font-size:53pt;v-text-kern:t;mso-text-shadow:auto" string="Festive"/>
          </v:shape>
        </w:pic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ce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3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23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23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23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2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United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States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2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12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12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12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2"/>
        </w:rPr>
        <w:t>em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12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2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2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2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12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2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12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"/>
          <w:w w:val="113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igning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cla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ion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1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pen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ce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13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9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J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4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17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7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6,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7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Phi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ade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phi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28" w:lineRule="auto"/>
        <w:ind w:left="442" w:right="6434" w:firstLine="16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ans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1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irt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4"/>
          <w:w w:val="100"/>
        </w:rPr>
        <w:t>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Ju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4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7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76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ederal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decla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inde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ce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from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gd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Great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Brit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23" w:lineRule="auto"/>
        <w:ind w:left="442" w:right="6425" w:firstLine="16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In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Day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ass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7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ith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fi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wo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rb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u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rn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9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9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9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con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9"/>
          <w:w w:val="11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545052"/>
          <w:spacing w:val="0"/>
          <w:w w:val="11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545052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baseball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me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8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545052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545052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545052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poli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speech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423D3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m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8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various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other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pub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ic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pri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7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ate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events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br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8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histor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government,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3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and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tr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3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iti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13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13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3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28"/>
          <w:w w:val="113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United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7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te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-1"/>
          <w:w w:val="107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28" w:lineRule="auto"/>
        <w:ind w:left="442" w:right="6439" w:firstLine="16"/>
        <w:jc w:val="both"/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first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ne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9"/>
          <w:w w:val="100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8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print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Dec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ara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2"/>
          <w:w w:val="100"/>
        </w:rPr>
        <w:t>t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0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1"/>
          <w:w w:val="100"/>
        </w:rPr>
        <w:t>o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was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P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6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nn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s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l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van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6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6"/>
        </w:rPr>
        <w:t>a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0"/>
          <w:w w:val="106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v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en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ng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2A2626"/>
          <w:spacing w:val="0"/>
          <w:w w:val="107"/>
        </w:rPr>
        <w:t>Post.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</w:rPr>
      </w:r>
    </w:p>
    <w:sectPr>
      <w:type w:val="continuous"/>
      <w:pgSz w:w="12040" w:h="16860"/>
      <w:pgMar w:top="44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"/>
    <w:family w:val="roman"/>
    <w:pitch w:val="variable"/>
  </w:font>
  <w:font w:name="Arial"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0pt;margin-top:809.316162pt;width:601.02pt;height:33.683868pt;mso-position-horizontal-relative:page;mso-position-vertical-relative:page;z-index:-620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0pt;margin-top:806.633545pt;width:8.448pt;height:10pt;mso-position-horizontal-relative:page;mso-position-vertical-relative:page;z-index:-619" type="#_x0000_t202" filled="f" stroked="f">
          <v:textbox inset="0,0,0,0">
            <w:txbxContent>
              <w:p>
                <w:pPr>
                  <w:spacing w:before="0" w:after="0" w:line="184" w:lineRule="exact"/>
                  <w:ind w:left="40" w:right="-20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</w:rPr>
                </w:r>
                <w:r>
                  <w:rPr/>
                  <w:fldChar w:fldCharType="begin"/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38.64502pt;margin-top:806.633545pt;width:91.368004pt;height:10pt;mso-position-horizontal-relative:page;mso-position-vertical-relative:page;z-index:-618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44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Compiled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by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D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Catherine</w:t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0pt;margin-top:807.64917pt;width:601.020020pt;height:33.749845pt;mso-position-horizontal-relative:page;mso-position-vertical-relative:page;z-index:-615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0pt;margin-top:806.633545pt;width:8.448pt;height:10pt;mso-position-horizontal-relative:page;mso-position-vertical-relative:page;z-index:-614" type="#_x0000_t202" filled="f" stroked="f">
          <v:textbox inset="0,0,0,0">
            <w:txbxContent>
              <w:p>
                <w:pPr>
                  <w:spacing w:before="0" w:after="0" w:line="184" w:lineRule="exact"/>
                  <w:ind w:left="40" w:right="-20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</w:rPr>
                </w:r>
                <w:r>
                  <w:rPr/>
                  <w:fldChar w:fldCharType="begin"/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</w:t>
                </w:r>
                <w:r>
                  <w:rPr/>
                  <w:fldChar w:fldCharType="end"/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38.64502pt;margin-top:806.633545pt;width:91.368004pt;height:10pt;mso-position-horizontal-relative:page;mso-position-vertical-relative:page;z-index:-613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44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Compiled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by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D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Catherine</w:t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0pt;margin-top:808.432373pt;width:601.020020pt;height:33.749612pt;mso-position-horizontal-relative:page;mso-position-vertical-relative:page;z-index:-612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0pt;margin-top:806.633545pt;width:8.448pt;height:10pt;mso-position-horizontal-relative:page;mso-position-vertical-relative:page;z-index:-611" type="#_x0000_t202" filled="f" stroked="f">
          <v:textbox inset="0,0,0,0">
            <w:txbxContent>
              <w:p>
                <w:pPr>
                  <w:spacing w:before="0" w:after="0" w:line="184" w:lineRule="exact"/>
                  <w:ind w:left="40" w:right="-20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</w:rPr>
                </w:r>
                <w:r>
                  <w:rPr/>
                  <w:fldChar w:fldCharType="begin"/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7</w:t>
                </w:r>
                <w:r>
                  <w:rPr/>
                  <w:fldChar w:fldCharType="end"/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38.64502pt;margin-top:806.633545pt;width:91.368004pt;height:10pt;mso-position-horizontal-relative:page;mso-position-vertical-relative:page;z-index:-610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44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Compiled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by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D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Catherine</w:t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75.729492pt;margin-top:26.833483pt;width:43.808002pt;height:10pt;mso-position-horizontal-relative:page;mso-position-vertical-relative:page;z-index:-624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44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LEV000002</w:t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41.349976pt;margin-top:26.833483pt;width:82.912004pt;height:10pt;mso-position-horizontal-relative:page;mso-position-vertical-relative:page;z-index:-623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44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American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Celebrations</w:t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78.601501pt;margin-top:26.833483pt;width:43.808002pt;height:10pt;mso-position-horizontal-relative:page;mso-position-vertical-relative:page;z-index:-622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44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LEV000003</w:t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47.093994pt;margin-top:26.833483pt;width:82.912004pt;height:10pt;mso-position-horizontal-relative:page;mso-position-vertical-relative:page;z-index:-621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44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American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Celebrations</w:t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78.601501pt;margin-top:26.833483pt;width:43.808002pt;height:10pt;mso-position-horizontal-relative:page;mso-position-vertical-relative:page;z-index:-617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44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LEV000004</w:t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47.093994pt;margin-top:26.833483pt;width:82.912004pt;height:10pt;mso-position-horizontal-relative:page;mso-position-vertical-relative:page;z-index:-616" type="#_x0000_t202" filled="f" stroked="f">
          <v:textbox inset="0,0,0,0">
            <w:txbxContent>
              <w:p>
                <w:pPr>
                  <w:spacing w:before="0" w:after="0" w:line="184" w:lineRule="exact"/>
                  <w:ind w:left="20" w:right="-44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Pr/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American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 </w:t>
                </w:r>
                <w:r>
                  <w:rPr>
                    <w:rFonts w:ascii="Arial" w:hAnsi="Arial" w:cs="Arial" w:eastAsia="Arial"/>
                    <w:sz w:val="16"/>
                    <w:szCs w:val="16"/>
                    <w:spacing w:val="0"/>
                    <w:w w:val="100"/>
                  </w:rPr>
                  <w:t>Celebrations</w:t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0"/>
        <w:szCs w:val="0"/>
      </w:rPr>
    </w:pPr>
    <w:rPr/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0"/>
        <w:szCs w:val="0"/>
      </w:rPr>
    </w:pPr>
    <w:rPr/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0"/>
        <w:szCs w:val="0"/>
      </w:rPr>
    </w:pPr>
    <w:rPr/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image" Target="media/image1.png"/><Relationship Id="rId8" Type="http://schemas.openxmlformats.org/officeDocument/2006/relationships/image" Target="media/image2.jpg"/><Relationship Id="rId9" Type="http://schemas.openxmlformats.org/officeDocument/2006/relationships/image" Target="media/image3.jpg"/><Relationship Id="rId10" Type="http://schemas.openxmlformats.org/officeDocument/2006/relationships/image" Target="media/image4.jpg"/><Relationship Id="rId11" Type="http://schemas.openxmlformats.org/officeDocument/2006/relationships/image" Target="media/image5.jpg"/><Relationship Id="rId12" Type="http://schemas.openxmlformats.org/officeDocument/2006/relationships/image" Target="media/image6.jpg"/><Relationship Id="rId13" Type="http://schemas.openxmlformats.org/officeDocument/2006/relationships/header" Target="header1.xml"/><Relationship Id="rId14" Type="http://schemas.openxmlformats.org/officeDocument/2006/relationships/image" Target="media/image7.jpg"/><Relationship Id="rId15" Type="http://schemas.openxmlformats.org/officeDocument/2006/relationships/image" Target="media/image8.jpg"/><Relationship Id="rId16" Type="http://schemas.openxmlformats.org/officeDocument/2006/relationships/header" Target="header2.xml"/><Relationship Id="rId17" Type="http://schemas.openxmlformats.org/officeDocument/2006/relationships/footer" Target="footer1.xml"/><Relationship Id="rId18" Type="http://schemas.openxmlformats.org/officeDocument/2006/relationships/image" Target="media/image10.png"/><Relationship Id="rId19" Type="http://schemas.openxmlformats.org/officeDocument/2006/relationships/image" Target="media/image11.jpg"/><Relationship Id="rId20" Type="http://schemas.openxmlformats.org/officeDocument/2006/relationships/header" Target="header3.xml"/><Relationship Id="rId21" Type="http://schemas.openxmlformats.org/officeDocument/2006/relationships/image" Target="media/image12.png"/><Relationship Id="rId22" Type="http://schemas.openxmlformats.org/officeDocument/2006/relationships/image" Target="media/image13.jpg"/><Relationship Id="rId23" Type="http://schemas.openxmlformats.org/officeDocument/2006/relationships/image" Target="media/image14.jpg"/><Relationship Id="rId24" Type="http://schemas.openxmlformats.org/officeDocument/2006/relationships/header" Target="header4.xml"/><Relationship Id="rId25" Type="http://schemas.openxmlformats.org/officeDocument/2006/relationships/image" Target="media/image15.png"/><Relationship Id="rId26" Type="http://schemas.openxmlformats.org/officeDocument/2006/relationships/image" Target="media/image16.jpg"/><Relationship Id="rId27" Type="http://schemas.openxmlformats.org/officeDocument/2006/relationships/header" Target="header5.xml"/><Relationship Id="rId28" Type="http://schemas.openxmlformats.org/officeDocument/2006/relationships/footer" Target="footer2.xml"/><Relationship Id="rId29" Type="http://schemas.openxmlformats.org/officeDocument/2006/relationships/image" Target="media/image18.png"/><Relationship Id="rId30" Type="http://schemas.openxmlformats.org/officeDocument/2006/relationships/image" Target="media/image19.jpg"/><Relationship Id="rId31" Type="http://schemas.openxmlformats.org/officeDocument/2006/relationships/header" Target="header6.xml"/><Relationship Id="rId32" Type="http://schemas.openxmlformats.org/officeDocument/2006/relationships/footer" Target="footer3.xml"/><Relationship Id="rId33" Type="http://schemas.openxmlformats.org/officeDocument/2006/relationships/image" Target="media/image21.png"/><Relationship Id="rId34" Type="http://schemas.openxmlformats.org/officeDocument/2006/relationships/image" Target="media/image22.jp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
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2011-02-11T20:06:38Z</dcterms:created>
  <dcterms:modified xsi:type="dcterms:W3CDTF">2011-02-11T20:06:38Z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2011-02-11T00:00:00Z</vt:filetime>
  </property>
  <property fmtid="{D5CDD505-2E9C-101B-9397-08002B2CF9AE}" pid="3" name="LastSaved">
    <vt:filetime>2011-02-11T00:00:00Z</vt:filetime>
  </property>
</Properties>
</file>